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A0E" w:rsidRPr="001F6931" w:rsidRDefault="00420A0E" w:rsidP="007557A9">
      <w:pPr>
        <w:ind w:left="5103"/>
        <w:jc w:val="center"/>
        <w:rPr>
          <w:color w:val="000000"/>
        </w:rPr>
      </w:pPr>
    </w:p>
    <w:p w:rsidR="00420A0E" w:rsidRDefault="00420A0E" w:rsidP="007557A9">
      <w:pPr>
        <w:jc w:val="center"/>
        <w:rPr>
          <w:color w:val="000000"/>
        </w:rPr>
      </w:pPr>
    </w:p>
    <w:p w:rsidR="00420A0E" w:rsidRDefault="00420A0E" w:rsidP="007557A9">
      <w:pPr>
        <w:jc w:val="center"/>
        <w:rPr>
          <w:color w:val="000000"/>
        </w:rPr>
      </w:pPr>
    </w:p>
    <w:p w:rsidR="00420A0E" w:rsidRPr="001F6931" w:rsidRDefault="00420A0E" w:rsidP="007557A9">
      <w:pPr>
        <w:jc w:val="center"/>
        <w:rPr>
          <w:color w:val="000000"/>
        </w:rPr>
      </w:pPr>
    </w:p>
    <w:p w:rsidR="00420A0E" w:rsidRPr="001F6931" w:rsidRDefault="00420A0E" w:rsidP="007557A9">
      <w:pPr>
        <w:jc w:val="center"/>
        <w:rPr>
          <w:color w:val="000000"/>
        </w:rPr>
      </w:pPr>
    </w:p>
    <w:p w:rsidR="00420A0E" w:rsidRPr="001F6931" w:rsidRDefault="00420A0E" w:rsidP="007557A9">
      <w:pPr>
        <w:jc w:val="center"/>
        <w:rPr>
          <w:color w:val="000000"/>
        </w:rPr>
      </w:pPr>
    </w:p>
    <w:p w:rsidR="00420A0E" w:rsidRPr="001F6931" w:rsidRDefault="00420A0E" w:rsidP="007557A9">
      <w:pPr>
        <w:jc w:val="center"/>
        <w:rPr>
          <w:color w:val="000000"/>
        </w:rPr>
      </w:pPr>
    </w:p>
    <w:p w:rsidR="00420A0E" w:rsidRPr="001F6931" w:rsidRDefault="00420A0E" w:rsidP="007557A9">
      <w:pPr>
        <w:jc w:val="center"/>
        <w:rPr>
          <w:color w:val="000000"/>
        </w:rPr>
      </w:pPr>
    </w:p>
    <w:p w:rsidR="00420A0E" w:rsidRPr="001F6931" w:rsidRDefault="00420A0E" w:rsidP="007557A9">
      <w:pPr>
        <w:jc w:val="center"/>
        <w:rPr>
          <w:color w:val="000000"/>
        </w:rPr>
      </w:pPr>
    </w:p>
    <w:p w:rsidR="00420A0E" w:rsidRPr="00172B89" w:rsidRDefault="00420A0E" w:rsidP="00891142">
      <w:pPr>
        <w:jc w:val="center"/>
        <w:rPr>
          <w:color w:val="000000"/>
        </w:rPr>
      </w:pPr>
      <w:r w:rsidRPr="00172B89">
        <w:rPr>
          <w:color w:val="000000"/>
        </w:rPr>
        <w:t xml:space="preserve">Техническое задание </w:t>
      </w:r>
    </w:p>
    <w:p w:rsidR="00420A0E" w:rsidRPr="00172B89" w:rsidRDefault="00420A0E" w:rsidP="00891142">
      <w:pPr>
        <w:jc w:val="center"/>
        <w:rPr>
          <w:color w:val="000000"/>
        </w:rPr>
      </w:pPr>
      <w:r w:rsidRPr="00172B89">
        <w:rPr>
          <w:color w:val="000000"/>
        </w:rPr>
        <w:t xml:space="preserve">на поставку групп товаров, </w:t>
      </w:r>
    </w:p>
    <w:p w:rsidR="00420A0E" w:rsidRPr="00172B89" w:rsidRDefault="00420A0E" w:rsidP="00891142">
      <w:pPr>
        <w:jc w:val="center"/>
        <w:rPr>
          <w:color w:val="000000"/>
        </w:rPr>
      </w:pPr>
      <w:r w:rsidRPr="00172B89">
        <w:rPr>
          <w:color w:val="000000"/>
        </w:rPr>
        <w:t xml:space="preserve">за исключением нестандартного технологического оборудования </w:t>
      </w:r>
    </w:p>
    <w:p w:rsidR="00420A0E" w:rsidRPr="00172B89" w:rsidRDefault="00420A0E" w:rsidP="00891142">
      <w:pPr>
        <w:jc w:val="center"/>
        <w:rPr>
          <w:color w:val="000000"/>
        </w:rPr>
      </w:pPr>
      <w:r w:rsidRPr="00172B89">
        <w:rPr>
          <w:color w:val="000000"/>
        </w:rPr>
        <w:t xml:space="preserve">для </w:t>
      </w:r>
      <w:r w:rsidRPr="00172B89">
        <w:rPr>
          <w:i/>
          <w:color w:val="000000"/>
        </w:rPr>
        <w:t xml:space="preserve"> </w:t>
      </w:r>
      <w:r w:rsidRPr="00172B89">
        <w:rPr>
          <w:color w:val="000000"/>
        </w:rPr>
        <w:t>объекта</w:t>
      </w:r>
      <w:r>
        <w:rPr>
          <w:color w:val="000000"/>
        </w:rPr>
        <w:t>:</w:t>
      </w:r>
      <w:r w:rsidRPr="00172B89">
        <w:rPr>
          <w:color w:val="000000"/>
        </w:rPr>
        <w:t xml:space="preserve"> </w:t>
      </w:r>
      <w:r w:rsidRPr="00B82424">
        <w:rPr>
          <w:b/>
          <w:i/>
        </w:rPr>
        <w:t>"20UMX Здание блочной обессоливающей установки "</w:t>
      </w:r>
    </w:p>
    <w:p w:rsidR="00420A0E" w:rsidRPr="001F6931" w:rsidRDefault="00420A0E" w:rsidP="007557A9">
      <w:pPr>
        <w:jc w:val="center"/>
        <w:rPr>
          <w:color w:val="000000"/>
        </w:rPr>
      </w:pPr>
    </w:p>
    <w:p w:rsidR="00420A0E" w:rsidRPr="001F6931" w:rsidRDefault="00420A0E" w:rsidP="007557A9">
      <w:pPr>
        <w:jc w:val="center"/>
        <w:rPr>
          <w:color w:val="000000"/>
        </w:rPr>
      </w:pPr>
    </w:p>
    <w:p w:rsidR="00420A0E" w:rsidRPr="001F6931" w:rsidRDefault="00420A0E" w:rsidP="007557A9">
      <w:pPr>
        <w:jc w:val="center"/>
        <w:rPr>
          <w:color w:val="000000"/>
        </w:rPr>
      </w:pPr>
    </w:p>
    <w:p w:rsidR="00420A0E" w:rsidRPr="001F6931" w:rsidRDefault="00420A0E" w:rsidP="007557A9">
      <w:pPr>
        <w:jc w:val="center"/>
        <w:rPr>
          <w:color w:val="000000"/>
        </w:rPr>
      </w:pPr>
    </w:p>
    <w:p w:rsidR="00420A0E" w:rsidRPr="001F6931" w:rsidRDefault="00420A0E" w:rsidP="007557A9">
      <w:pPr>
        <w:jc w:val="center"/>
        <w:rPr>
          <w:color w:val="000000"/>
        </w:rPr>
      </w:pPr>
    </w:p>
    <w:p w:rsidR="00420A0E" w:rsidRPr="001F6931" w:rsidRDefault="00420A0E" w:rsidP="007557A9">
      <w:pPr>
        <w:jc w:val="center"/>
        <w:rPr>
          <w:color w:val="000000"/>
        </w:rPr>
      </w:pPr>
    </w:p>
    <w:p w:rsidR="00420A0E" w:rsidRPr="001F6931" w:rsidRDefault="00420A0E" w:rsidP="007557A9">
      <w:pPr>
        <w:jc w:val="center"/>
        <w:rPr>
          <w:color w:val="000000"/>
        </w:rPr>
      </w:pPr>
    </w:p>
    <w:p w:rsidR="00420A0E" w:rsidRPr="001F6931" w:rsidRDefault="00420A0E" w:rsidP="007557A9">
      <w:pPr>
        <w:jc w:val="center"/>
        <w:rPr>
          <w:color w:val="000000"/>
        </w:rPr>
      </w:pPr>
    </w:p>
    <w:p w:rsidR="00420A0E" w:rsidRPr="001F6931" w:rsidRDefault="00420A0E" w:rsidP="007557A9">
      <w:pPr>
        <w:jc w:val="center"/>
        <w:rPr>
          <w:color w:val="000000"/>
        </w:rPr>
      </w:pPr>
    </w:p>
    <w:p w:rsidR="00420A0E" w:rsidRPr="001F6931" w:rsidRDefault="00420A0E" w:rsidP="007557A9">
      <w:pPr>
        <w:jc w:val="center"/>
        <w:rPr>
          <w:color w:val="000000"/>
        </w:rPr>
      </w:pPr>
    </w:p>
    <w:p w:rsidR="00420A0E" w:rsidRPr="001F6931" w:rsidRDefault="00420A0E" w:rsidP="007557A9">
      <w:pPr>
        <w:jc w:val="center"/>
        <w:rPr>
          <w:color w:val="000000"/>
        </w:rPr>
      </w:pPr>
    </w:p>
    <w:p w:rsidR="00420A0E" w:rsidRPr="00913CF1" w:rsidRDefault="00420A0E" w:rsidP="007557A9">
      <w:pPr>
        <w:jc w:val="center"/>
        <w:rPr>
          <w:color w:val="000000"/>
          <w:u w:val="single"/>
        </w:rPr>
      </w:pPr>
      <w:r>
        <w:rPr>
          <w:color w:val="000000"/>
        </w:rPr>
        <w:t>Предмет</w:t>
      </w:r>
      <w:r w:rsidRPr="001F6931">
        <w:rPr>
          <w:color w:val="000000"/>
        </w:rPr>
        <w:t xml:space="preserve"> закупки </w:t>
      </w:r>
      <w:r w:rsidRPr="00913CF1">
        <w:rPr>
          <w:i/>
          <w:u w:val="single"/>
        </w:rPr>
        <w:t>Закладные детали из нержавеющей стали</w:t>
      </w:r>
      <w:r w:rsidRPr="00913CF1">
        <w:rPr>
          <w:color w:val="000000"/>
          <w:u w:val="single"/>
        </w:rPr>
        <w:t xml:space="preserve"> </w:t>
      </w:r>
    </w:p>
    <w:p w:rsidR="00420A0E" w:rsidRPr="00913CF1" w:rsidRDefault="00420A0E" w:rsidP="007557A9">
      <w:pPr>
        <w:rPr>
          <w:color w:val="000000"/>
          <w:u w:val="single"/>
        </w:rPr>
      </w:pPr>
    </w:p>
    <w:p w:rsidR="00420A0E" w:rsidRPr="001F6931" w:rsidRDefault="00420A0E" w:rsidP="007557A9">
      <w:pPr>
        <w:rPr>
          <w:color w:val="000000"/>
        </w:rPr>
      </w:pPr>
    </w:p>
    <w:p w:rsidR="00420A0E" w:rsidRPr="001F6931" w:rsidRDefault="00420A0E" w:rsidP="007557A9">
      <w:pPr>
        <w:rPr>
          <w:color w:val="000000"/>
        </w:rPr>
      </w:pPr>
    </w:p>
    <w:p w:rsidR="00420A0E" w:rsidRPr="001F6931" w:rsidRDefault="00420A0E" w:rsidP="007557A9">
      <w:pPr>
        <w:rPr>
          <w:color w:val="000000"/>
        </w:rPr>
      </w:pPr>
    </w:p>
    <w:p w:rsidR="00420A0E" w:rsidRPr="001F6931" w:rsidRDefault="00420A0E" w:rsidP="007557A9">
      <w:pPr>
        <w:rPr>
          <w:color w:val="000000"/>
        </w:rPr>
      </w:pPr>
    </w:p>
    <w:p w:rsidR="00420A0E" w:rsidRPr="001F6931" w:rsidRDefault="00420A0E" w:rsidP="007557A9">
      <w:pPr>
        <w:rPr>
          <w:color w:val="000000"/>
        </w:rPr>
      </w:pPr>
    </w:p>
    <w:p w:rsidR="00420A0E" w:rsidRPr="001F6931" w:rsidRDefault="00420A0E" w:rsidP="007557A9">
      <w:pPr>
        <w:rPr>
          <w:color w:val="000000"/>
        </w:rPr>
      </w:pPr>
    </w:p>
    <w:p w:rsidR="00420A0E" w:rsidRPr="001F6931" w:rsidRDefault="00420A0E" w:rsidP="007557A9">
      <w:pPr>
        <w:rPr>
          <w:color w:val="000000"/>
        </w:rPr>
      </w:pPr>
    </w:p>
    <w:p w:rsidR="00420A0E" w:rsidRPr="001F6931" w:rsidRDefault="00420A0E" w:rsidP="007557A9">
      <w:pPr>
        <w:rPr>
          <w:color w:val="000000"/>
        </w:rPr>
      </w:pPr>
    </w:p>
    <w:p w:rsidR="00420A0E" w:rsidRPr="001F6931" w:rsidRDefault="00420A0E" w:rsidP="007557A9">
      <w:pPr>
        <w:rPr>
          <w:color w:val="000000"/>
        </w:rPr>
      </w:pPr>
    </w:p>
    <w:p w:rsidR="00420A0E" w:rsidRPr="001F6931" w:rsidRDefault="00420A0E" w:rsidP="007557A9">
      <w:pPr>
        <w:rPr>
          <w:color w:val="000000"/>
        </w:rPr>
      </w:pPr>
    </w:p>
    <w:p w:rsidR="00420A0E" w:rsidRDefault="00420A0E">
      <w:pPr>
        <w:rPr>
          <w:color w:val="000000"/>
        </w:rPr>
      </w:pPr>
      <w:r>
        <w:rPr>
          <w:color w:val="000000"/>
        </w:rPr>
        <w:br w:type="page"/>
      </w:r>
    </w:p>
    <w:p w:rsidR="00420A0E" w:rsidRPr="001F6931" w:rsidRDefault="00420A0E" w:rsidP="007557A9">
      <w:pPr>
        <w:rPr>
          <w:color w:val="000000"/>
        </w:rPr>
      </w:pPr>
    </w:p>
    <w:p w:rsidR="00420A0E" w:rsidRPr="00172B89" w:rsidRDefault="00420A0E" w:rsidP="007557A9">
      <w:pPr>
        <w:jc w:val="center"/>
        <w:rPr>
          <w:color w:val="000000"/>
        </w:rPr>
      </w:pPr>
      <w:r w:rsidRPr="00172B89">
        <w:rPr>
          <w:color w:val="000000"/>
        </w:rPr>
        <w:t>СОДЕРЖАНИЕ</w:t>
      </w:r>
    </w:p>
    <w:p w:rsidR="00420A0E" w:rsidRPr="001F6931" w:rsidRDefault="00420A0E" w:rsidP="007557A9">
      <w:pPr>
        <w:jc w:val="center"/>
        <w:rPr>
          <w:color w:val="000000"/>
          <w:sz w:val="26"/>
          <w:szCs w:val="26"/>
        </w:rPr>
      </w:pPr>
    </w:p>
    <w:p w:rsidR="00420A0E" w:rsidRPr="00172B89" w:rsidRDefault="00420A0E" w:rsidP="007557A9">
      <w:pPr>
        <w:rPr>
          <w:color w:val="000000"/>
        </w:rPr>
      </w:pPr>
      <w:r w:rsidRPr="00172B89">
        <w:rPr>
          <w:color w:val="000000"/>
        </w:rPr>
        <w:t>РАЗДЕЛ 1. ПЕРЕЧЕНЬ ТОВАРОВ И ОБЩИХ ТРЕБОВАНИЙ</w:t>
      </w:r>
    </w:p>
    <w:p w:rsidR="00420A0E" w:rsidRPr="00172B89" w:rsidRDefault="00420A0E" w:rsidP="007557A9">
      <w:pPr>
        <w:rPr>
          <w:color w:val="000000"/>
        </w:rPr>
      </w:pPr>
      <w:r w:rsidRPr="00172B89">
        <w:rPr>
          <w:color w:val="000000"/>
        </w:rPr>
        <w:t>РАЗДЕЛ 2. СВЕДЕНИЯ О НОВИЗНЕ</w:t>
      </w:r>
    </w:p>
    <w:p w:rsidR="00420A0E" w:rsidRPr="00172B89" w:rsidRDefault="00420A0E" w:rsidP="007557A9">
      <w:pPr>
        <w:rPr>
          <w:color w:val="000000"/>
        </w:rPr>
      </w:pPr>
      <w:r w:rsidRPr="00172B89">
        <w:rPr>
          <w:color w:val="000000"/>
        </w:rPr>
        <w:t>РАЗДЕЛ 3. ТРЕБОВАНИЯ К МАРКИРОВКЕ</w:t>
      </w:r>
    </w:p>
    <w:p w:rsidR="00420A0E" w:rsidRPr="00172B89" w:rsidRDefault="00420A0E" w:rsidP="007557A9">
      <w:pPr>
        <w:rPr>
          <w:color w:val="000000"/>
        </w:rPr>
      </w:pPr>
      <w:r w:rsidRPr="00172B89">
        <w:rPr>
          <w:color w:val="000000"/>
        </w:rPr>
        <w:t>РАЗДЕЛ 4. ТРЕБОВАНИЯ К УПАКОВКЕ</w:t>
      </w:r>
    </w:p>
    <w:p w:rsidR="00420A0E" w:rsidRPr="00172B89" w:rsidRDefault="00420A0E" w:rsidP="007557A9">
      <w:pPr>
        <w:rPr>
          <w:color w:val="000000"/>
        </w:rPr>
      </w:pPr>
      <w:r w:rsidRPr="00172B89">
        <w:rPr>
          <w:color w:val="000000"/>
        </w:rPr>
        <w:t>РАЗДЕЛ 5. ТРЕБОВАНИЯ ПО ПРАВИЛАМ СДАЧИ И ПРИЕМКИ</w:t>
      </w:r>
    </w:p>
    <w:p w:rsidR="00420A0E" w:rsidRPr="00172B89" w:rsidRDefault="00420A0E" w:rsidP="007557A9">
      <w:pPr>
        <w:tabs>
          <w:tab w:val="left" w:pos="851"/>
        </w:tabs>
        <w:ind w:left="851"/>
        <w:rPr>
          <w:color w:val="000000"/>
        </w:rPr>
      </w:pPr>
      <w:r w:rsidRPr="00172B89">
        <w:rPr>
          <w:color w:val="000000"/>
        </w:rPr>
        <w:t>Подраздел 5.1 Порядок сдачи и приемки</w:t>
      </w:r>
    </w:p>
    <w:p w:rsidR="00420A0E" w:rsidRPr="00172B89" w:rsidRDefault="00420A0E" w:rsidP="007557A9">
      <w:pPr>
        <w:ind w:left="2552" w:hanging="1701"/>
        <w:rPr>
          <w:color w:val="000000"/>
        </w:rPr>
      </w:pPr>
      <w:r w:rsidRPr="00172B89">
        <w:rPr>
          <w:color w:val="000000"/>
        </w:rPr>
        <w:t>Подраздел 5.2 Требования по передаче заказчику технических и иных документов</w:t>
      </w:r>
    </w:p>
    <w:p w:rsidR="00420A0E" w:rsidRPr="00172B89" w:rsidRDefault="00420A0E" w:rsidP="007557A9">
      <w:pPr>
        <w:rPr>
          <w:color w:val="000000"/>
        </w:rPr>
      </w:pPr>
      <w:r w:rsidRPr="00172B89">
        <w:rPr>
          <w:color w:val="000000"/>
        </w:rPr>
        <w:t>РАЗДЕЛ 6. ТРЕБОВАНИЯ К ТРАНСПОРТИРОВАНИЮ</w:t>
      </w:r>
    </w:p>
    <w:p w:rsidR="00420A0E" w:rsidRPr="00172B89" w:rsidRDefault="00420A0E" w:rsidP="007557A9">
      <w:pPr>
        <w:rPr>
          <w:color w:val="000000"/>
        </w:rPr>
      </w:pPr>
      <w:r w:rsidRPr="00172B89">
        <w:rPr>
          <w:color w:val="000000"/>
        </w:rPr>
        <w:t>РАЗДЕЛ 7. ТРЕБОВАНИЯ К ХРАНЕНИЮ</w:t>
      </w:r>
    </w:p>
    <w:p w:rsidR="00420A0E" w:rsidRPr="00172B89" w:rsidRDefault="00420A0E" w:rsidP="007557A9">
      <w:pPr>
        <w:rPr>
          <w:color w:val="000000"/>
        </w:rPr>
      </w:pPr>
      <w:r w:rsidRPr="00172B89">
        <w:rPr>
          <w:color w:val="000000"/>
        </w:rPr>
        <w:t>РАЗДЕЛ 8. ТРЕБОВАНИЯ К ОБСЛУЖИВАНИЮ</w:t>
      </w:r>
    </w:p>
    <w:p w:rsidR="00420A0E" w:rsidRPr="00172B89" w:rsidRDefault="00420A0E" w:rsidP="007557A9">
      <w:pPr>
        <w:rPr>
          <w:color w:val="000000"/>
        </w:rPr>
      </w:pPr>
      <w:r w:rsidRPr="00172B89">
        <w:rPr>
          <w:color w:val="000000"/>
        </w:rPr>
        <w:t>РАЗДЕЛ 9. ЭКОЛОГИЧЕСКИЕ ТРЕБОВАНИЯ</w:t>
      </w:r>
    </w:p>
    <w:p w:rsidR="00420A0E" w:rsidRPr="00172B89" w:rsidRDefault="00420A0E" w:rsidP="007557A9">
      <w:pPr>
        <w:rPr>
          <w:color w:val="000000"/>
        </w:rPr>
      </w:pPr>
      <w:r w:rsidRPr="00172B89">
        <w:rPr>
          <w:color w:val="000000"/>
        </w:rPr>
        <w:t>РАЗДЕЛ 10. ТРЕБОВАНИЯ ПО БЕЗОПАСНОСТИ</w:t>
      </w:r>
    </w:p>
    <w:p w:rsidR="00420A0E" w:rsidRPr="00172B89" w:rsidRDefault="00420A0E" w:rsidP="007557A9">
      <w:pPr>
        <w:rPr>
          <w:color w:val="000000"/>
        </w:rPr>
      </w:pPr>
      <w:r w:rsidRPr="00172B89">
        <w:rPr>
          <w:color w:val="000000"/>
        </w:rPr>
        <w:t>РАЗДЕЛ 11. ТРЕБОВАНИЯ К КАЧЕСТВУ</w:t>
      </w:r>
    </w:p>
    <w:p w:rsidR="00420A0E" w:rsidRPr="00172B89" w:rsidRDefault="00420A0E" w:rsidP="007557A9">
      <w:pPr>
        <w:spacing w:line="276" w:lineRule="auto"/>
        <w:ind w:left="1418" w:hanging="1418"/>
        <w:rPr>
          <w:color w:val="000000"/>
        </w:rPr>
      </w:pPr>
      <w:r w:rsidRPr="00172B89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420A0E" w:rsidRPr="00172B89" w:rsidRDefault="00420A0E" w:rsidP="007557A9">
      <w:pPr>
        <w:rPr>
          <w:color w:val="000000"/>
        </w:rPr>
      </w:pPr>
      <w:r w:rsidRPr="00172B89">
        <w:rPr>
          <w:color w:val="000000"/>
        </w:rPr>
        <w:t>РАЗДЕЛ 13. ДОПОЛНИТЕЛЬНЫЕ (ИНЫЕ) ТРЕБОВАНИЯ</w:t>
      </w:r>
    </w:p>
    <w:p w:rsidR="00420A0E" w:rsidRPr="00172B89" w:rsidRDefault="00420A0E" w:rsidP="007557A9">
      <w:pPr>
        <w:rPr>
          <w:color w:val="000000"/>
        </w:rPr>
      </w:pPr>
      <w:r w:rsidRPr="00172B89">
        <w:rPr>
          <w:color w:val="000000"/>
        </w:rPr>
        <w:t>РАЗДЕЛ 14. ТРЕБОВАНИЕ К ФОРМЕ ПРЕДСТАВЛЯЕМОЙ ИНФОРМАЦИИ</w:t>
      </w:r>
    </w:p>
    <w:p w:rsidR="00420A0E" w:rsidRPr="00172B89" w:rsidRDefault="00420A0E" w:rsidP="007557A9">
      <w:pPr>
        <w:ind w:left="1418" w:hanging="1418"/>
        <w:rPr>
          <w:color w:val="000000"/>
        </w:rPr>
      </w:pPr>
      <w:r w:rsidRPr="00172B89">
        <w:rPr>
          <w:color w:val="000000"/>
        </w:rPr>
        <w:t>РАЗДЕЛ 15. ТРЕБОВАНИЯ К ТЕХНИЧЕСКОМУ ОБУЧЕНИЮ ПЕРСОНАЛА ЗАКАЗЧИКА</w:t>
      </w:r>
    </w:p>
    <w:p w:rsidR="00420A0E" w:rsidRPr="00172B89" w:rsidRDefault="00420A0E" w:rsidP="007557A9">
      <w:pPr>
        <w:rPr>
          <w:color w:val="000000"/>
        </w:rPr>
      </w:pPr>
      <w:r w:rsidRPr="00172B89">
        <w:rPr>
          <w:color w:val="000000"/>
        </w:rPr>
        <w:t>РАЗДЕЛ 16. ПЕРЕЧЕНЬ ПРИНЯТЫХ СОКРАЩЕНИЙ</w:t>
      </w:r>
    </w:p>
    <w:p w:rsidR="00420A0E" w:rsidRPr="00172B89" w:rsidRDefault="00420A0E" w:rsidP="007557A9">
      <w:pPr>
        <w:rPr>
          <w:color w:val="000000"/>
        </w:rPr>
      </w:pPr>
      <w:r w:rsidRPr="00172B89">
        <w:rPr>
          <w:color w:val="000000"/>
        </w:rPr>
        <w:t>РАЗДЕЛ 17. ПЕРЕЧЕНЬ ПРИЛОЖЕНИЙ</w:t>
      </w:r>
    </w:p>
    <w:p w:rsidR="00420A0E" w:rsidRPr="00172B89" w:rsidRDefault="00420A0E" w:rsidP="007557A9">
      <w:pPr>
        <w:rPr>
          <w:color w:val="000000"/>
        </w:rPr>
      </w:pPr>
    </w:p>
    <w:p w:rsidR="00420A0E" w:rsidRPr="001F6931" w:rsidRDefault="00420A0E" w:rsidP="007557A9">
      <w:pPr>
        <w:rPr>
          <w:color w:val="000000"/>
          <w:sz w:val="24"/>
          <w:szCs w:val="24"/>
        </w:rPr>
        <w:sectPr w:rsidR="00420A0E" w:rsidRPr="001F6931" w:rsidSect="007475B1"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  <w:bookmarkStart w:id="0" w:name="_GoBack"/>
      <w:bookmarkEnd w:id="0"/>
    </w:p>
    <w:p w:rsidR="00420A0E" w:rsidRPr="001F6931" w:rsidRDefault="00420A0E" w:rsidP="007557A9">
      <w:pPr>
        <w:jc w:val="center"/>
        <w:rPr>
          <w:color w:val="000000"/>
        </w:rPr>
      </w:pPr>
      <w:r w:rsidRPr="001F6931">
        <w:rPr>
          <w:color w:val="000000"/>
        </w:rPr>
        <w:t>РАЗДЕЛ 1. ПЕРЕЧЕНЬ ТОВАРОВ И ОБЩИХ ТРЕБОВАНИЙ</w:t>
      </w:r>
    </w:p>
    <w:p w:rsidR="00420A0E" w:rsidRPr="001F6931" w:rsidRDefault="00420A0E" w:rsidP="007557A9">
      <w:pPr>
        <w:jc w:val="center"/>
        <w:rPr>
          <w:color w:val="000000"/>
        </w:rPr>
      </w:pP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1559"/>
        <w:gridCol w:w="1701"/>
        <w:gridCol w:w="2410"/>
        <w:gridCol w:w="1559"/>
        <w:gridCol w:w="1276"/>
        <w:gridCol w:w="1417"/>
        <w:gridCol w:w="1172"/>
        <w:gridCol w:w="1620"/>
        <w:gridCol w:w="1177"/>
      </w:tblGrid>
      <w:tr w:rsidR="00420A0E" w:rsidRPr="001F6931" w:rsidTr="00295710">
        <w:tc>
          <w:tcPr>
            <w:tcW w:w="534" w:type="dxa"/>
          </w:tcPr>
          <w:p w:rsidR="00420A0E" w:rsidRPr="001F6931" w:rsidRDefault="00420A0E" w:rsidP="00994AA8">
            <w:pPr>
              <w:jc w:val="center"/>
              <w:rPr>
                <w:color w:val="000000"/>
                <w:sz w:val="20"/>
                <w:szCs w:val="20"/>
              </w:rPr>
            </w:pPr>
            <w:r w:rsidRPr="001F6931">
              <w:rPr>
                <w:color w:val="000000"/>
                <w:sz w:val="20"/>
                <w:szCs w:val="20"/>
              </w:rPr>
              <w:t>№</w:t>
            </w:r>
          </w:p>
          <w:p w:rsidR="00420A0E" w:rsidRPr="001F6931" w:rsidRDefault="00420A0E" w:rsidP="00994AA8">
            <w:pPr>
              <w:jc w:val="center"/>
              <w:rPr>
                <w:color w:val="000000"/>
                <w:sz w:val="20"/>
                <w:szCs w:val="20"/>
              </w:rPr>
            </w:pPr>
            <w:r w:rsidRPr="001F6931">
              <w:rPr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1559" w:type="dxa"/>
          </w:tcPr>
          <w:p w:rsidR="00420A0E" w:rsidRPr="001F6931" w:rsidRDefault="00420A0E" w:rsidP="00994AA8">
            <w:pPr>
              <w:rPr>
                <w:color w:val="000000"/>
                <w:sz w:val="20"/>
                <w:szCs w:val="20"/>
              </w:rPr>
            </w:pPr>
            <w:r w:rsidRPr="001F6931">
              <w:rPr>
                <w:color w:val="000000"/>
                <w:sz w:val="20"/>
                <w:szCs w:val="20"/>
              </w:rPr>
              <w:t>Наименование</w:t>
            </w:r>
            <w:r w:rsidRPr="001F6931">
              <w:rPr>
                <w:i/>
                <w:color w:val="000000"/>
                <w:sz w:val="20"/>
                <w:szCs w:val="20"/>
              </w:rPr>
              <w:t>-</w:t>
            </w:r>
            <w:r w:rsidRPr="001F6931">
              <w:rPr>
                <w:i/>
                <w:color w:val="000000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701" w:type="dxa"/>
          </w:tcPr>
          <w:p w:rsidR="00420A0E" w:rsidRPr="001F6931" w:rsidRDefault="00420A0E" w:rsidP="00994AA8">
            <w:pPr>
              <w:rPr>
                <w:color w:val="000000"/>
                <w:sz w:val="20"/>
                <w:szCs w:val="20"/>
              </w:rPr>
            </w:pPr>
            <w:r w:rsidRPr="001F6931">
              <w:rPr>
                <w:color w:val="000000"/>
                <w:sz w:val="20"/>
                <w:szCs w:val="20"/>
              </w:rPr>
              <w:t>Основные технические характеристики товара</w:t>
            </w:r>
            <w:r w:rsidRPr="001F6931">
              <w:rPr>
                <w:i/>
                <w:color w:val="000000"/>
                <w:sz w:val="20"/>
                <w:szCs w:val="20"/>
              </w:rPr>
              <w:t>-</w:t>
            </w:r>
            <w:r w:rsidRPr="001F6931">
              <w:rPr>
                <w:i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410" w:type="dxa"/>
          </w:tcPr>
          <w:p w:rsidR="00420A0E" w:rsidRPr="001F6931" w:rsidRDefault="00420A0E" w:rsidP="00994AA8">
            <w:pPr>
              <w:rPr>
                <w:color w:val="000000"/>
                <w:sz w:val="20"/>
                <w:szCs w:val="20"/>
              </w:rPr>
            </w:pPr>
            <w:r w:rsidRPr="001F6931">
              <w:rPr>
                <w:color w:val="000000"/>
                <w:sz w:val="20"/>
                <w:szCs w:val="20"/>
              </w:rPr>
              <w:t xml:space="preserve"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 </w:t>
            </w:r>
          </w:p>
        </w:tc>
        <w:tc>
          <w:tcPr>
            <w:tcW w:w="1559" w:type="dxa"/>
          </w:tcPr>
          <w:p w:rsidR="00420A0E" w:rsidRPr="001F6931" w:rsidRDefault="00420A0E" w:rsidP="00994AA8">
            <w:pPr>
              <w:rPr>
                <w:color w:val="000000"/>
                <w:sz w:val="20"/>
                <w:szCs w:val="20"/>
              </w:rPr>
            </w:pPr>
            <w:r w:rsidRPr="001F6931">
              <w:rPr>
                <w:color w:val="000000"/>
                <w:sz w:val="20"/>
                <w:szCs w:val="20"/>
              </w:rPr>
              <w:t>Комплектность</w:t>
            </w:r>
            <w:r w:rsidRPr="001F6931">
              <w:rPr>
                <w:i/>
                <w:color w:val="000000"/>
                <w:sz w:val="20"/>
                <w:szCs w:val="20"/>
              </w:rPr>
              <w:t>-</w:t>
            </w:r>
            <w:r w:rsidRPr="001F6931">
              <w:rPr>
                <w:i/>
                <w:color w:val="000000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1276" w:type="dxa"/>
          </w:tcPr>
          <w:p w:rsidR="00420A0E" w:rsidRPr="001F6931" w:rsidRDefault="00420A0E" w:rsidP="00994AA8">
            <w:pPr>
              <w:rPr>
                <w:color w:val="000000"/>
                <w:sz w:val="20"/>
                <w:szCs w:val="20"/>
              </w:rPr>
            </w:pPr>
            <w:r w:rsidRPr="001F6931">
              <w:rPr>
                <w:color w:val="000000"/>
                <w:sz w:val="20"/>
                <w:szCs w:val="20"/>
              </w:rPr>
              <w:t>Единица измерения</w:t>
            </w:r>
            <w:r w:rsidRPr="001F6931">
              <w:rPr>
                <w:i/>
                <w:color w:val="000000"/>
                <w:sz w:val="20"/>
                <w:szCs w:val="20"/>
              </w:rPr>
              <w:t>-</w:t>
            </w:r>
            <w:r w:rsidRPr="001F6931">
              <w:rPr>
                <w:i/>
                <w:color w:val="000000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1417" w:type="dxa"/>
          </w:tcPr>
          <w:p w:rsidR="00420A0E" w:rsidRPr="001F6931" w:rsidRDefault="00420A0E" w:rsidP="00994AA8">
            <w:pPr>
              <w:rPr>
                <w:color w:val="000000"/>
                <w:sz w:val="20"/>
                <w:szCs w:val="20"/>
              </w:rPr>
            </w:pPr>
            <w:r w:rsidRPr="001F6931">
              <w:rPr>
                <w:color w:val="000000"/>
                <w:sz w:val="20"/>
                <w:szCs w:val="20"/>
              </w:rPr>
              <w:t>Данные из ниже приведенного перечня</w:t>
            </w:r>
          </w:p>
        </w:tc>
        <w:tc>
          <w:tcPr>
            <w:tcW w:w="1172" w:type="dxa"/>
          </w:tcPr>
          <w:p w:rsidR="00420A0E" w:rsidRPr="001F6931" w:rsidRDefault="00420A0E" w:rsidP="00994AA8">
            <w:pPr>
              <w:rPr>
                <w:color w:val="000000"/>
                <w:sz w:val="20"/>
                <w:szCs w:val="20"/>
              </w:rPr>
            </w:pPr>
            <w:r w:rsidRPr="001F6931">
              <w:rPr>
                <w:color w:val="000000"/>
                <w:sz w:val="20"/>
                <w:szCs w:val="20"/>
              </w:rPr>
              <w:t>Количество</w:t>
            </w:r>
            <w:r w:rsidRPr="001F6931">
              <w:rPr>
                <w:i/>
                <w:color w:val="000000"/>
                <w:sz w:val="20"/>
                <w:szCs w:val="20"/>
              </w:rPr>
              <w:t>-</w:t>
            </w:r>
            <w:r w:rsidRPr="001F6931">
              <w:rPr>
                <w:i/>
                <w:color w:val="000000"/>
                <w:sz w:val="20"/>
                <w:szCs w:val="20"/>
                <w:vertAlign w:val="superscript"/>
              </w:rPr>
              <w:t>6</w:t>
            </w:r>
          </w:p>
        </w:tc>
        <w:tc>
          <w:tcPr>
            <w:tcW w:w="1620" w:type="dxa"/>
          </w:tcPr>
          <w:p w:rsidR="00420A0E" w:rsidRPr="00295710" w:rsidRDefault="00420A0E" w:rsidP="00994AA8">
            <w:pPr>
              <w:rPr>
                <w:color w:val="000000"/>
                <w:sz w:val="20"/>
                <w:szCs w:val="20"/>
              </w:rPr>
            </w:pPr>
            <w:r w:rsidRPr="00295710">
              <w:rPr>
                <w:color w:val="000000"/>
                <w:sz w:val="20"/>
                <w:szCs w:val="20"/>
              </w:rPr>
              <w:t>Срок поставки</w:t>
            </w:r>
            <w:r w:rsidRPr="00295710">
              <w:rPr>
                <w:i/>
                <w:color w:val="000000"/>
                <w:sz w:val="20"/>
                <w:szCs w:val="20"/>
              </w:rPr>
              <w:t>-</w:t>
            </w:r>
            <w:r w:rsidRPr="00295710">
              <w:rPr>
                <w:i/>
                <w:color w:val="000000"/>
                <w:sz w:val="20"/>
                <w:szCs w:val="20"/>
                <w:vertAlign w:val="superscript"/>
              </w:rPr>
              <w:t>7</w:t>
            </w:r>
          </w:p>
        </w:tc>
        <w:tc>
          <w:tcPr>
            <w:tcW w:w="1177" w:type="dxa"/>
          </w:tcPr>
          <w:p w:rsidR="00420A0E" w:rsidRPr="0098028A" w:rsidRDefault="00420A0E" w:rsidP="00994AA8">
            <w:pPr>
              <w:rPr>
                <w:color w:val="000000"/>
                <w:sz w:val="20"/>
                <w:szCs w:val="20"/>
              </w:rPr>
            </w:pPr>
            <w:r w:rsidRPr="0098028A">
              <w:rPr>
                <w:color w:val="000000"/>
                <w:sz w:val="20"/>
                <w:szCs w:val="20"/>
              </w:rPr>
              <w:t>Объем гарантий  и гарантийный срок</w:t>
            </w:r>
            <w:r w:rsidRPr="0098028A">
              <w:rPr>
                <w:i/>
                <w:color w:val="000000"/>
                <w:sz w:val="20"/>
                <w:szCs w:val="20"/>
              </w:rPr>
              <w:t>-</w:t>
            </w:r>
            <w:r w:rsidRPr="0098028A">
              <w:rPr>
                <w:i/>
                <w:color w:val="000000"/>
                <w:sz w:val="20"/>
                <w:szCs w:val="20"/>
                <w:vertAlign w:val="superscript"/>
              </w:rPr>
              <w:t>8</w:t>
            </w:r>
          </w:p>
        </w:tc>
      </w:tr>
      <w:tr w:rsidR="00420A0E" w:rsidRPr="001F6931" w:rsidTr="00295710">
        <w:tc>
          <w:tcPr>
            <w:tcW w:w="534" w:type="dxa"/>
          </w:tcPr>
          <w:p w:rsidR="00420A0E" w:rsidRPr="001F6931" w:rsidRDefault="00420A0E" w:rsidP="00994A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420A0E" w:rsidRPr="00913CF1" w:rsidRDefault="00420A0E" w:rsidP="00913CF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Закладные детали</w:t>
            </w:r>
            <w:r w:rsidRPr="00B11783">
              <w:rPr>
                <w:sz w:val="20"/>
                <w:szCs w:val="20"/>
              </w:rPr>
              <w:t xml:space="preserve"> из нержавейки для объекта "20UMX Здание блочной обессоливающей установки " </w:t>
            </w:r>
            <w:r w:rsidRPr="00913CF1">
              <w:rPr>
                <w:i/>
                <w:sz w:val="20"/>
                <w:szCs w:val="20"/>
              </w:rPr>
              <w:t>"</w:t>
            </w:r>
          </w:p>
        </w:tc>
        <w:tc>
          <w:tcPr>
            <w:tcW w:w="1701" w:type="dxa"/>
          </w:tcPr>
          <w:p w:rsidR="00420A0E" w:rsidRPr="004D6382" w:rsidRDefault="00420A0E" w:rsidP="00913CF1">
            <w:pPr>
              <w:pStyle w:val="1"/>
              <w:spacing w:before="60" w:after="60"/>
              <w:ind w:firstLine="0"/>
              <w:jc w:val="center"/>
              <w:rPr>
                <w:b w:val="0"/>
              </w:rPr>
            </w:pPr>
            <w:r>
              <w:rPr>
                <w:color w:val="000000"/>
                <w:sz w:val="20"/>
                <w:szCs w:val="20"/>
              </w:rPr>
              <w:t xml:space="preserve">Тип окраски </w:t>
            </w:r>
            <w:r>
              <w:rPr>
                <w:b w:val="0"/>
              </w:rPr>
              <w:t>в соответствии с ПСД</w:t>
            </w:r>
          </w:p>
          <w:p w:rsidR="00420A0E" w:rsidRPr="001F6931" w:rsidRDefault="00420A0E" w:rsidP="00913C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:rsidR="00420A0E" w:rsidRPr="00913CF1" w:rsidRDefault="00420A0E" w:rsidP="00913CF1">
            <w:pPr>
              <w:tabs>
                <w:tab w:val="left" w:pos="8460"/>
              </w:tabs>
              <w:jc w:val="center"/>
              <w:rPr>
                <w:sz w:val="20"/>
                <w:szCs w:val="20"/>
              </w:rPr>
            </w:pPr>
            <w:r w:rsidRPr="00913CF1">
              <w:rPr>
                <w:bCs/>
                <w:sz w:val="20"/>
                <w:szCs w:val="20"/>
              </w:rPr>
              <w:t>NW2P.D.120.2.0UMX10.&amp;&amp;&amp;&amp;&amp;.012.DC.0005</w:t>
            </w:r>
          </w:p>
          <w:p w:rsidR="00420A0E" w:rsidRPr="00913CF1" w:rsidRDefault="00420A0E" w:rsidP="00913CF1">
            <w:pPr>
              <w:jc w:val="center"/>
              <w:rPr>
                <w:bCs/>
                <w:sz w:val="20"/>
                <w:szCs w:val="20"/>
              </w:rPr>
            </w:pPr>
            <w:r w:rsidRPr="00913CF1">
              <w:rPr>
                <w:bCs/>
                <w:sz w:val="20"/>
                <w:szCs w:val="20"/>
              </w:rPr>
              <w:t>NW2P.D.120.2.0UMX&amp;&amp;.&amp;&amp;&amp;&amp;&amp;.012.DC.0006</w:t>
            </w:r>
          </w:p>
          <w:p w:rsidR="00420A0E" w:rsidRPr="00913CF1" w:rsidRDefault="00420A0E" w:rsidP="00913CF1">
            <w:pPr>
              <w:jc w:val="center"/>
              <w:rPr>
                <w:sz w:val="20"/>
                <w:szCs w:val="20"/>
              </w:rPr>
            </w:pPr>
            <w:r w:rsidRPr="00913CF1">
              <w:rPr>
                <w:bCs/>
                <w:sz w:val="20"/>
                <w:szCs w:val="20"/>
                <w:lang w:val="en-US"/>
              </w:rPr>
              <w:t>NW</w:t>
            </w:r>
            <w:r w:rsidRPr="00913CF1">
              <w:rPr>
                <w:bCs/>
                <w:sz w:val="20"/>
                <w:szCs w:val="20"/>
              </w:rPr>
              <w:t>2</w:t>
            </w:r>
            <w:r w:rsidRPr="00913CF1">
              <w:rPr>
                <w:bCs/>
                <w:sz w:val="20"/>
                <w:szCs w:val="20"/>
                <w:lang w:val="en-US"/>
              </w:rPr>
              <w:t>P</w:t>
            </w:r>
            <w:r w:rsidRPr="00913CF1">
              <w:rPr>
                <w:bCs/>
                <w:sz w:val="20"/>
                <w:szCs w:val="20"/>
              </w:rPr>
              <w:t>.</w:t>
            </w:r>
            <w:r w:rsidRPr="00913CF1">
              <w:rPr>
                <w:bCs/>
                <w:sz w:val="20"/>
                <w:szCs w:val="20"/>
                <w:lang w:val="en-US"/>
              </w:rPr>
              <w:t>D</w:t>
            </w:r>
            <w:r w:rsidRPr="00913CF1">
              <w:rPr>
                <w:bCs/>
                <w:sz w:val="20"/>
                <w:szCs w:val="20"/>
              </w:rPr>
              <w:t>.120.2.0</w:t>
            </w:r>
            <w:r w:rsidRPr="00913CF1">
              <w:rPr>
                <w:bCs/>
                <w:sz w:val="20"/>
                <w:szCs w:val="20"/>
                <w:lang w:val="en-US"/>
              </w:rPr>
              <w:t>UMX</w:t>
            </w:r>
            <w:r w:rsidRPr="00913CF1">
              <w:rPr>
                <w:bCs/>
                <w:sz w:val="20"/>
                <w:szCs w:val="20"/>
              </w:rPr>
              <w:t>17.&amp;&amp;&amp;&amp;&amp;.012.</w:t>
            </w:r>
            <w:r w:rsidRPr="00913CF1">
              <w:rPr>
                <w:bCs/>
                <w:sz w:val="20"/>
                <w:szCs w:val="20"/>
                <w:lang w:val="en-US"/>
              </w:rPr>
              <w:t>DC</w:t>
            </w:r>
            <w:r w:rsidRPr="00913CF1">
              <w:rPr>
                <w:bCs/>
                <w:sz w:val="20"/>
                <w:szCs w:val="20"/>
              </w:rPr>
              <w:t>.0013</w:t>
            </w:r>
          </w:p>
          <w:p w:rsidR="00420A0E" w:rsidRPr="00913CF1" w:rsidRDefault="00420A0E" w:rsidP="00913CF1">
            <w:pPr>
              <w:jc w:val="center"/>
              <w:rPr>
                <w:bCs/>
                <w:sz w:val="20"/>
                <w:szCs w:val="20"/>
              </w:rPr>
            </w:pPr>
            <w:r w:rsidRPr="00913CF1">
              <w:rPr>
                <w:bCs/>
                <w:sz w:val="20"/>
                <w:szCs w:val="20"/>
                <w:lang w:val="en-US"/>
              </w:rPr>
              <w:t>NW</w:t>
            </w:r>
            <w:r w:rsidRPr="00913CF1">
              <w:rPr>
                <w:bCs/>
                <w:sz w:val="20"/>
                <w:szCs w:val="20"/>
              </w:rPr>
              <w:t>2</w:t>
            </w:r>
            <w:r w:rsidRPr="00913CF1">
              <w:rPr>
                <w:bCs/>
                <w:sz w:val="20"/>
                <w:szCs w:val="20"/>
                <w:lang w:val="en-US"/>
              </w:rPr>
              <w:t>P</w:t>
            </w:r>
            <w:r w:rsidRPr="00913CF1">
              <w:rPr>
                <w:bCs/>
                <w:sz w:val="20"/>
                <w:szCs w:val="20"/>
              </w:rPr>
              <w:t>.</w:t>
            </w:r>
            <w:r w:rsidRPr="00913CF1">
              <w:rPr>
                <w:bCs/>
                <w:sz w:val="20"/>
                <w:szCs w:val="20"/>
                <w:lang w:val="en-US"/>
              </w:rPr>
              <w:t>D</w:t>
            </w:r>
            <w:r w:rsidRPr="00913CF1">
              <w:rPr>
                <w:bCs/>
                <w:sz w:val="20"/>
                <w:szCs w:val="20"/>
              </w:rPr>
              <w:t>.120.2.0</w:t>
            </w:r>
            <w:r w:rsidRPr="00913CF1">
              <w:rPr>
                <w:bCs/>
                <w:sz w:val="20"/>
                <w:szCs w:val="20"/>
                <w:lang w:val="en-US"/>
              </w:rPr>
              <w:t>UMX</w:t>
            </w:r>
            <w:r w:rsidRPr="00913CF1">
              <w:rPr>
                <w:bCs/>
                <w:sz w:val="20"/>
                <w:szCs w:val="20"/>
              </w:rPr>
              <w:t>&amp;&amp;.&amp;&amp;&amp;&amp;&amp;.013.</w:t>
            </w:r>
            <w:r w:rsidRPr="00913CF1">
              <w:rPr>
                <w:bCs/>
                <w:sz w:val="20"/>
                <w:szCs w:val="20"/>
                <w:lang w:val="en-US"/>
              </w:rPr>
              <w:t>DC</w:t>
            </w:r>
            <w:r w:rsidRPr="00913CF1">
              <w:rPr>
                <w:bCs/>
                <w:sz w:val="20"/>
                <w:szCs w:val="20"/>
              </w:rPr>
              <w:t>.0003</w:t>
            </w:r>
          </w:p>
          <w:p w:rsidR="00420A0E" w:rsidRPr="00913CF1" w:rsidRDefault="00420A0E" w:rsidP="00913CF1">
            <w:pPr>
              <w:jc w:val="center"/>
              <w:rPr>
                <w:sz w:val="20"/>
                <w:szCs w:val="20"/>
              </w:rPr>
            </w:pPr>
            <w:r w:rsidRPr="00913CF1">
              <w:rPr>
                <w:bCs/>
                <w:sz w:val="20"/>
                <w:szCs w:val="20"/>
              </w:rPr>
              <w:t>NW2P.D.120.2.0UMX&amp;&amp;.&amp;&amp;&amp;&amp;&amp;.013.DC.0018</w:t>
            </w:r>
          </w:p>
          <w:p w:rsidR="00420A0E" w:rsidRPr="001F6931" w:rsidRDefault="00420A0E" w:rsidP="00994A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420A0E" w:rsidRPr="001F6931" w:rsidRDefault="00420A0E" w:rsidP="00994A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- </w:t>
            </w:r>
          </w:p>
        </w:tc>
        <w:tc>
          <w:tcPr>
            <w:tcW w:w="1276" w:type="dxa"/>
          </w:tcPr>
          <w:p w:rsidR="00420A0E" w:rsidRPr="001F6931" w:rsidRDefault="00420A0E" w:rsidP="00994A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1417" w:type="dxa"/>
          </w:tcPr>
          <w:p w:rsidR="00420A0E" w:rsidRPr="001F6931" w:rsidRDefault="00420A0E" w:rsidP="00994A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- </w:t>
            </w:r>
          </w:p>
        </w:tc>
        <w:tc>
          <w:tcPr>
            <w:tcW w:w="1172" w:type="dxa"/>
          </w:tcPr>
          <w:p w:rsidR="00420A0E" w:rsidRPr="001F6931" w:rsidRDefault="00420A0E" w:rsidP="00994A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3,0</w:t>
            </w:r>
          </w:p>
        </w:tc>
        <w:tc>
          <w:tcPr>
            <w:tcW w:w="1620" w:type="dxa"/>
          </w:tcPr>
          <w:p w:rsidR="00420A0E" w:rsidRPr="00295710" w:rsidRDefault="00420A0E" w:rsidP="00295710">
            <w:pPr>
              <w:rPr>
                <w:sz w:val="20"/>
                <w:szCs w:val="20"/>
              </w:rPr>
            </w:pPr>
            <w:r w:rsidRPr="00295710">
              <w:rPr>
                <w:sz w:val="20"/>
                <w:szCs w:val="20"/>
              </w:rPr>
              <w:t xml:space="preserve">Срок начала поставки – </w:t>
            </w:r>
            <w:r w:rsidRPr="00295710">
              <w:rPr>
                <w:b/>
                <w:i/>
                <w:sz w:val="20"/>
                <w:szCs w:val="20"/>
              </w:rPr>
              <w:t>с момента заключения договора</w:t>
            </w:r>
          </w:p>
          <w:p w:rsidR="00420A0E" w:rsidRPr="00295710" w:rsidRDefault="00420A0E" w:rsidP="00295710">
            <w:pPr>
              <w:jc w:val="both"/>
              <w:rPr>
                <w:bCs/>
                <w:sz w:val="20"/>
                <w:szCs w:val="20"/>
              </w:rPr>
            </w:pPr>
            <w:r w:rsidRPr="00295710">
              <w:rPr>
                <w:sz w:val="20"/>
                <w:szCs w:val="20"/>
              </w:rPr>
              <w:t xml:space="preserve">Срок окончания поставки – </w:t>
            </w:r>
            <w:r w:rsidRPr="00295710">
              <w:rPr>
                <w:b/>
                <w:i/>
                <w:sz w:val="20"/>
                <w:szCs w:val="20"/>
              </w:rPr>
              <w:t>31.12.2013 г.</w:t>
            </w:r>
            <w:r w:rsidRPr="00295710">
              <w:rPr>
                <w:spacing w:val="-2"/>
                <w:sz w:val="20"/>
                <w:szCs w:val="20"/>
              </w:rPr>
              <w:t xml:space="preserve"> . </w:t>
            </w:r>
            <w:r w:rsidRPr="00295710">
              <w:rPr>
                <w:rStyle w:val="FontStyle20"/>
                <w:szCs w:val="20"/>
              </w:rPr>
              <w:t>Поставка в течение срока действия настоящего Договора отдельными партиями на основании Графика поставки, разрабатываемого  Заказчиком и согласовываемого с Исполнителем в течение 10</w:t>
            </w:r>
            <w:r w:rsidRPr="00295710">
              <w:rPr>
                <w:rStyle w:val="a"/>
                <w:sz w:val="20"/>
                <w:szCs w:val="20"/>
              </w:rPr>
              <w:t xml:space="preserve"> (десяти)</w:t>
            </w:r>
            <w:r w:rsidRPr="00295710">
              <w:rPr>
                <w:rStyle w:val="FontStyle20"/>
                <w:szCs w:val="20"/>
              </w:rPr>
              <w:t xml:space="preserve"> рабочих дней с момента подписания  Договора Сторонами.</w:t>
            </w:r>
          </w:p>
          <w:p w:rsidR="00420A0E" w:rsidRPr="00295710" w:rsidRDefault="00420A0E" w:rsidP="00295710">
            <w:pPr>
              <w:jc w:val="both"/>
              <w:rPr>
                <w:spacing w:val="-2"/>
                <w:sz w:val="20"/>
                <w:szCs w:val="20"/>
              </w:rPr>
            </w:pPr>
          </w:p>
          <w:p w:rsidR="00420A0E" w:rsidRPr="00295710" w:rsidRDefault="00420A0E" w:rsidP="00994A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77" w:type="dxa"/>
          </w:tcPr>
          <w:p w:rsidR="00420A0E" w:rsidRPr="0098028A" w:rsidRDefault="00420A0E" w:rsidP="0098028A">
            <w:pPr>
              <w:jc w:val="both"/>
              <w:rPr>
                <w:sz w:val="20"/>
                <w:szCs w:val="20"/>
              </w:rPr>
            </w:pPr>
            <w:r w:rsidRPr="0098028A">
              <w:rPr>
                <w:sz w:val="20"/>
                <w:szCs w:val="20"/>
              </w:rPr>
              <w:t>не менее 6 (шести) месяцев с момента подписания товарной накладной (форма ТОРГ-12).</w:t>
            </w:r>
          </w:p>
          <w:p w:rsidR="00420A0E" w:rsidRPr="0098028A" w:rsidRDefault="00420A0E" w:rsidP="00994AA8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420A0E" w:rsidRPr="001F6931" w:rsidRDefault="00420A0E" w:rsidP="007557A9">
      <w:pPr>
        <w:rPr>
          <w:color w:val="000000"/>
        </w:rPr>
        <w:sectPr w:rsidR="00420A0E" w:rsidRPr="001F6931">
          <w:pgSz w:w="16838" w:h="11906" w:orient="landscape"/>
          <w:pgMar w:top="1276" w:right="1134" w:bottom="851" w:left="1134" w:header="709" w:footer="709" w:gutter="0"/>
          <w:cols w:space="720"/>
        </w:sectPr>
      </w:pPr>
    </w:p>
    <w:p w:rsidR="00420A0E" w:rsidRPr="001F6931" w:rsidRDefault="00420A0E" w:rsidP="007557A9">
      <w:pPr>
        <w:jc w:val="center"/>
        <w:rPr>
          <w:color w:val="000000"/>
        </w:rPr>
      </w:pPr>
      <w:r w:rsidRPr="001F6931">
        <w:rPr>
          <w:color w:val="000000"/>
        </w:rPr>
        <w:t>РАЗДЕЛ 2. СВЕДЕНИЯ О НОВИЗНЕ</w:t>
      </w:r>
    </w:p>
    <w:p w:rsidR="00420A0E" w:rsidRPr="001F6931" w:rsidRDefault="00420A0E" w:rsidP="007557A9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420A0E" w:rsidRPr="001F6931" w:rsidTr="00994AA8">
        <w:trPr>
          <w:trHeight w:val="399"/>
        </w:trPr>
        <w:tc>
          <w:tcPr>
            <w:tcW w:w="9356" w:type="dxa"/>
          </w:tcPr>
          <w:p w:rsidR="00420A0E" w:rsidRPr="00DE3687" w:rsidRDefault="00420A0E" w:rsidP="00B11783">
            <w:pPr>
              <w:numPr>
                <w:ilvl w:val="1"/>
                <w:numId w:val="2"/>
              </w:numPr>
              <w:ind w:firstLine="540"/>
              <w:jc w:val="both"/>
              <w:outlineLvl w:val="0"/>
              <w:rPr>
                <w:highlight w:val="yellow"/>
              </w:rPr>
            </w:pPr>
            <w:r w:rsidRPr="00DE3687">
              <w:rPr>
                <w:highlight w:val="yellow"/>
              </w:rPr>
              <w:t xml:space="preserve">2.1 Поставляемый Товар должен быть новым, выпуска не ранее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DE3687">
                <w:rPr>
                  <w:highlight w:val="yellow"/>
                </w:rPr>
                <w:t>2013 г</w:t>
              </w:r>
            </w:smartTag>
            <w:r w:rsidRPr="00DE3687">
              <w:rPr>
                <w:highlight w:val="yellow"/>
              </w:rPr>
              <w:t>., не бывшим в употреблении, не восстановленным. Н</w:t>
            </w:r>
            <w:r w:rsidRPr="00DE3687">
              <w:rPr>
                <w:color w:val="000000"/>
                <w:highlight w:val="yellow"/>
              </w:rPr>
              <w:t>е допускается поставка выставочных и/или опытных образцов.</w:t>
            </w:r>
          </w:p>
          <w:p w:rsidR="00420A0E" w:rsidRDefault="00420A0E" w:rsidP="00B11783">
            <w:pPr>
              <w:numPr>
                <w:ilvl w:val="1"/>
                <w:numId w:val="2"/>
              </w:numPr>
              <w:ind w:firstLine="540"/>
              <w:jc w:val="both"/>
              <w:outlineLvl w:val="0"/>
            </w:pPr>
            <w:r>
              <w:t xml:space="preserve">2.1 </w:t>
            </w:r>
            <w:r w:rsidRPr="00316CC6">
              <w:t>Технические характеристики металлических изделий должны соответствовать требованиям, указанным в проектно-сметной документации и рабочим чертежам закладных изделий</w:t>
            </w:r>
            <w:r>
              <w:t>:</w:t>
            </w:r>
          </w:p>
          <w:p w:rsidR="00420A0E" w:rsidRDefault="00420A0E" w:rsidP="00B11783">
            <w:pPr>
              <w:jc w:val="both"/>
              <w:outlineLvl w:val="0"/>
            </w:pPr>
          </w:p>
          <w:p w:rsidR="00420A0E" w:rsidRPr="00BA0AF1" w:rsidRDefault="00420A0E" w:rsidP="00B11783">
            <w:pPr>
              <w:jc w:val="both"/>
              <w:outlineLvl w:val="0"/>
              <w:rPr>
                <w:b/>
              </w:rPr>
            </w:pPr>
            <w:r w:rsidRPr="00BA0AF1">
              <w:rPr>
                <w:b/>
              </w:rPr>
              <w:t xml:space="preserve">              Обозначение документа                 </w:t>
            </w:r>
            <w:r w:rsidRPr="00BA0AF1">
              <w:rPr>
                <w:b/>
              </w:rPr>
              <w:tab/>
              <w:t xml:space="preserve">   Кол-во листов</w:t>
            </w:r>
          </w:p>
          <w:p w:rsidR="00420A0E" w:rsidRDefault="00420A0E" w:rsidP="00B11783">
            <w:pPr>
              <w:jc w:val="both"/>
              <w:outlineLvl w:val="0"/>
            </w:pPr>
          </w:p>
          <w:tbl>
            <w:tblPr>
              <w:tblW w:w="6723" w:type="dxa"/>
              <w:tblInd w:w="91" w:type="dxa"/>
              <w:tblLook w:val="0000"/>
            </w:tblPr>
            <w:tblGrid>
              <w:gridCol w:w="5988"/>
              <w:gridCol w:w="1480"/>
            </w:tblGrid>
            <w:tr w:rsidR="00420A0E" w:rsidTr="00B11783">
              <w:trPr>
                <w:trHeight w:val="300"/>
              </w:trPr>
              <w:tc>
                <w:tcPr>
                  <w:tcW w:w="52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420A0E" w:rsidRPr="00D44230" w:rsidRDefault="00420A0E" w:rsidP="00B11783">
                  <w:pPr>
                    <w:tabs>
                      <w:tab w:val="left" w:pos="8460"/>
                    </w:tabs>
                  </w:pPr>
                  <w:r w:rsidRPr="00D44230">
                    <w:rPr>
                      <w:bCs/>
                    </w:rPr>
                    <w:t xml:space="preserve">NW2P.D.120.2.0UMX10.&amp;&amp;&amp;&amp;&amp;.012.DC.0005 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</w:tcPr>
                <w:p w:rsidR="00420A0E" w:rsidRPr="006C3F9F" w:rsidRDefault="00420A0E" w:rsidP="00B1178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</w:t>
                  </w:r>
                </w:p>
              </w:tc>
            </w:tr>
            <w:tr w:rsidR="00420A0E" w:rsidTr="00B11783">
              <w:trPr>
                <w:trHeight w:val="300"/>
              </w:trPr>
              <w:tc>
                <w:tcPr>
                  <w:tcW w:w="52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420A0E" w:rsidRPr="00D44230" w:rsidRDefault="00420A0E" w:rsidP="00B11783">
                  <w:r w:rsidRPr="00D44230">
                    <w:rPr>
                      <w:bCs/>
                    </w:rPr>
                    <w:t xml:space="preserve">NW2P.D.120.2.0UMX&amp;&amp;.&amp;&amp;&amp;&amp;&amp;.012.DC.0006 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</w:tcPr>
                <w:p w:rsidR="00420A0E" w:rsidRPr="006C3F9F" w:rsidRDefault="00420A0E" w:rsidP="00B1178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</w:t>
                  </w:r>
                </w:p>
              </w:tc>
            </w:tr>
            <w:tr w:rsidR="00420A0E" w:rsidTr="00B11783">
              <w:trPr>
                <w:trHeight w:val="300"/>
              </w:trPr>
              <w:tc>
                <w:tcPr>
                  <w:tcW w:w="52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420A0E" w:rsidRPr="00D44230" w:rsidRDefault="00420A0E" w:rsidP="00B11783">
                  <w:r w:rsidRPr="00D44230">
                    <w:rPr>
                      <w:bCs/>
                      <w:lang w:val="en-US"/>
                    </w:rPr>
                    <w:t>NW</w:t>
                  </w:r>
                  <w:r w:rsidRPr="00D44230">
                    <w:rPr>
                      <w:bCs/>
                    </w:rPr>
                    <w:t>2</w:t>
                  </w:r>
                  <w:r w:rsidRPr="00D44230">
                    <w:rPr>
                      <w:bCs/>
                      <w:lang w:val="en-US"/>
                    </w:rPr>
                    <w:t>P</w:t>
                  </w:r>
                  <w:r w:rsidRPr="00D44230">
                    <w:rPr>
                      <w:bCs/>
                    </w:rPr>
                    <w:t>.</w:t>
                  </w:r>
                  <w:r w:rsidRPr="00D44230">
                    <w:rPr>
                      <w:bCs/>
                      <w:lang w:val="en-US"/>
                    </w:rPr>
                    <w:t>D</w:t>
                  </w:r>
                  <w:r w:rsidRPr="00D44230">
                    <w:rPr>
                      <w:bCs/>
                    </w:rPr>
                    <w:t>.120.2.0</w:t>
                  </w:r>
                  <w:r w:rsidRPr="00D44230">
                    <w:rPr>
                      <w:bCs/>
                      <w:lang w:val="en-US"/>
                    </w:rPr>
                    <w:t>UMX</w:t>
                  </w:r>
                  <w:r w:rsidRPr="00D44230">
                    <w:rPr>
                      <w:bCs/>
                    </w:rPr>
                    <w:t>17.&amp;&amp;&amp;&amp;&amp;.012.</w:t>
                  </w:r>
                  <w:r w:rsidRPr="00D44230">
                    <w:rPr>
                      <w:bCs/>
                      <w:lang w:val="en-US"/>
                    </w:rPr>
                    <w:t>DC</w:t>
                  </w:r>
                  <w:r w:rsidRPr="00D44230">
                    <w:rPr>
                      <w:bCs/>
                    </w:rPr>
                    <w:t xml:space="preserve">.0013 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</w:tcPr>
                <w:p w:rsidR="00420A0E" w:rsidRPr="006C3F9F" w:rsidRDefault="00420A0E" w:rsidP="00B1178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</w:t>
                  </w:r>
                </w:p>
              </w:tc>
            </w:tr>
            <w:tr w:rsidR="00420A0E" w:rsidTr="00B11783">
              <w:trPr>
                <w:trHeight w:val="300"/>
              </w:trPr>
              <w:tc>
                <w:tcPr>
                  <w:tcW w:w="52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420A0E" w:rsidRPr="00D44230" w:rsidRDefault="00420A0E" w:rsidP="00B11783">
                  <w:pPr>
                    <w:tabs>
                      <w:tab w:val="left" w:pos="8460"/>
                    </w:tabs>
                  </w:pPr>
                  <w:r w:rsidRPr="00D44230">
                    <w:rPr>
                      <w:bCs/>
                      <w:lang w:val="en-US"/>
                    </w:rPr>
                    <w:t>NW</w:t>
                  </w:r>
                  <w:r w:rsidRPr="00D44230">
                    <w:rPr>
                      <w:bCs/>
                    </w:rPr>
                    <w:t>2</w:t>
                  </w:r>
                  <w:r w:rsidRPr="00D44230">
                    <w:rPr>
                      <w:bCs/>
                      <w:lang w:val="en-US"/>
                    </w:rPr>
                    <w:t>P</w:t>
                  </w:r>
                  <w:r w:rsidRPr="00D44230">
                    <w:rPr>
                      <w:bCs/>
                    </w:rPr>
                    <w:t>.</w:t>
                  </w:r>
                  <w:r w:rsidRPr="00D44230">
                    <w:rPr>
                      <w:bCs/>
                      <w:lang w:val="en-US"/>
                    </w:rPr>
                    <w:t>D</w:t>
                  </w:r>
                  <w:r w:rsidRPr="00D44230">
                    <w:rPr>
                      <w:bCs/>
                    </w:rPr>
                    <w:t>.120.2.0</w:t>
                  </w:r>
                  <w:r w:rsidRPr="00D44230">
                    <w:rPr>
                      <w:bCs/>
                      <w:lang w:val="en-US"/>
                    </w:rPr>
                    <w:t>UMX</w:t>
                  </w:r>
                  <w:r w:rsidRPr="00D44230">
                    <w:rPr>
                      <w:bCs/>
                    </w:rPr>
                    <w:t>&amp;&amp;.&amp;&amp;&amp;&amp;&amp;.013.</w:t>
                  </w:r>
                  <w:r w:rsidRPr="00D44230">
                    <w:rPr>
                      <w:bCs/>
                      <w:lang w:val="en-US"/>
                    </w:rPr>
                    <w:t>DC</w:t>
                  </w:r>
                  <w:r w:rsidRPr="00D44230">
                    <w:rPr>
                      <w:bCs/>
                    </w:rPr>
                    <w:t xml:space="preserve">.0003         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</w:tcPr>
                <w:p w:rsidR="00420A0E" w:rsidRPr="006C3F9F" w:rsidRDefault="00420A0E" w:rsidP="00B1178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</w:t>
                  </w:r>
                </w:p>
              </w:tc>
            </w:tr>
            <w:tr w:rsidR="00420A0E" w:rsidTr="00B11783">
              <w:trPr>
                <w:trHeight w:val="300"/>
              </w:trPr>
              <w:tc>
                <w:tcPr>
                  <w:tcW w:w="524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420A0E" w:rsidRPr="00D44230" w:rsidRDefault="00420A0E" w:rsidP="00B11783">
                  <w:r w:rsidRPr="00D44230">
                    <w:rPr>
                      <w:bCs/>
                    </w:rPr>
                    <w:t>NW2P.D.120.2.0UMX&amp;&amp;.&amp;&amp;&amp;&amp;&amp;.013.DC.0018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</w:tcPr>
                <w:p w:rsidR="00420A0E" w:rsidRPr="006C3F9F" w:rsidRDefault="00420A0E" w:rsidP="00B1178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</w:t>
                  </w:r>
                </w:p>
              </w:tc>
            </w:tr>
          </w:tbl>
          <w:p w:rsidR="00420A0E" w:rsidRPr="00551DAC" w:rsidRDefault="00420A0E" w:rsidP="00B11783">
            <w:pPr>
              <w:jc w:val="both"/>
              <w:outlineLvl w:val="0"/>
            </w:pPr>
          </w:p>
          <w:p w:rsidR="00420A0E" w:rsidRPr="001F6931" w:rsidRDefault="00420A0E" w:rsidP="00994AA8">
            <w:pPr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420A0E" w:rsidRPr="001F6931" w:rsidRDefault="00420A0E" w:rsidP="007557A9">
      <w:pPr>
        <w:jc w:val="center"/>
        <w:rPr>
          <w:color w:val="000000"/>
        </w:rPr>
      </w:pPr>
    </w:p>
    <w:p w:rsidR="00420A0E" w:rsidRPr="001F6931" w:rsidRDefault="00420A0E" w:rsidP="007557A9">
      <w:pPr>
        <w:jc w:val="center"/>
        <w:rPr>
          <w:color w:val="000000"/>
        </w:rPr>
      </w:pPr>
      <w:r w:rsidRPr="001F6931">
        <w:rPr>
          <w:color w:val="000000"/>
        </w:rPr>
        <w:t>РАЗДЕЛ 3. ТРЕБОВАНИЯ К МАРКИРОВКЕ</w:t>
      </w:r>
    </w:p>
    <w:p w:rsidR="00420A0E" w:rsidRPr="001F6931" w:rsidRDefault="00420A0E" w:rsidP="007557A9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420A0E" w:rsidRPr="001F6931" w:rsidTr="00994AA8">
        <w:trPr>
          <w:trHeight w:val="335"/>
        </w:trPr>
        <w:tc>
          <w:tcPr>
            <w:tcW w:w="9356" w:type="dxa"/>
          </w:tcPr>
          <w:p w:rsidR="00420A0E" w:rsidRDefault="00420A0E" w:rsidP="00DE3687">
            <w:pPr>
              <w:tabs>
                <w:tab w:val="left" w:pos="18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3.1 М</w:t>
            </w:r>
            <w:r w:rsidRPr="00356706">
              <w:rPr>
                <w:color w:val="000000"/>
              </w:rPr>
              <w:t>аркировка поставляемого Товара должн</w:t>
            </w:r>
            <w:r>
              <w:rPr>
                <w:color w:val="000000"/>
              </w:rPr>
              <w:t>а</w:t>
            </w:r>
            <w:r w:rsidRPr="00356706">
              <w:rPr>
                <w:color w:val="000000"/>
              </w:rPr>
              <w:t xml:space="preserve"> соответствовать требованиям стандартов, установленных действующим законодательством РФ</w:t>
            </w:r>
            <w:r>
              <w:rPr>
                <w:color w:val="000000"/>
              </w:rPr>
              <w:t>, в том</w:t>
            </w:r>
            <w:r w:rsidRPr="00DE3687">
              <w:rPr>
                <w:color w:val="000000"/>
              </w:rPr>
              <w:t xml:space="preserve"> </w:t>
            </w:r>
            <w:r w:rsidRPr="00DE3687">
              <w:rPr>
                <w:color w:val="000000"/>
                <w:highlight w:val="yellow"/>
              </w:rPr>
              <w:t>числе ГОСТ Р 51474-99 «Упаковка. Маркировка, указывающая на способ обращения с грузами».</w:t>
            </w:r>
          </w:p>
          <w:p w:rsidR="00420A0E" w:rsidRPr="001F6931" w:rsidRDefault="00420A0E" w:rsidP="00994AA8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DE3687">
              <w:rPr>
                <w:color w:val="000000"/>
                <w:highlight w:val="yellow"/>
              </w:rPr>
              <w:t xml:space="preserve">3.2 </w:t>
            </w:r>
            <w:r w:rsidRPr="006C282D">
              <w:rPr>
                <w:highlight w:val="yellow"/>
              </w:rPr>
              <w:t>Маркировка упаковки должна строго соответствовать маркировке Товара. Маркировка Товара должна содержать: наименование изделия, наименование фирмы изготовителя, юридический адрес изготовителя, дату выпуска и гарантийный срок службы.</w:t>
            </w:r>
          </w:p>
        </w:tc>
      </w:tr>
    </w:tbl>
    <w:p w:rsidR="00420A0E" w:rsidRPr="001F6931" w:rsidRDefault="00420A0E" w:rsidP="007557A9">
      <w:pPr>
        <w:jc w:val="center"/>
        <w:rPr>
          <w:color w:val="000000"/>
        </w:rPr>
      </w:pPr>
    </w:p>
    <w:p w:rsidR="00420A0E" w:rsidRPr="001F6931" w:rsidRDefault="00420A0E" w:rsidP="007557A9">
      <w:pPr>
        <w:jc w:val="center"/>
        <w:rPr>
          <w:color w:val="000000"/>
        </w:rPr>
      </w:pPr>
      <w:r w:rsidRPr="001F6931">
        <w:rPr>
          <w:color w:val="000000"/>
        </w:rPr>
        <w:t>РАЗДЕЛ 4. ТРЕБОВАНИЯ К УПАКОВКЕ</w:t>
      </w:r>
    </w:p>
    <w:p w:rsidR="00420A0E" w:rsidRPr="001F6931" w:rsidRDefault="00420A0E" w:rsidP="007557A9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420A0E" w:rsidRPr="001F6931" w:rsidTr="00994AA8">
        <w:trPr>
          <w:trHeight w:val="335"/>
        </w:trPr>
        <w:tc>
          <w:tcPr>
            <w:tcW w:w="9356" w:type="dxa"/>
          </w:tcPr>
          <w:p w:rsidR="00420A0E" w:rsidRDefault="00420A0E" w:rsidP="00295710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4.1</w:t>
            </w:r>
            <w:r w:rsidRPr="00356706">
              <w:rPr>
                <w:color w:val="000000"/>
              </w:rPr>
              <w:t xml:space="preserve"> Товар должен быть упакован способом и средствами, обеспечивающими его защиту от повреждения и потерь во время транспортировки, доставки и погрузочно-разгрузочных работ (с учетом нескольких перегрузок).</w:t>
            </w:r>
          </w:p>
          <w:p w:rsidR="00420A0E" w:rsidRPr="00356706" w:rsidRDefault="00420A0E" w:rsidP="00295710">
            <w:pPr>
              <w:shd w:val="clear" w:color="auto" w:fill="FFFFFF"/>
              <w:jc w:val="both"/>
              <w:rPr>
                <w:color w:val="000000"/>
              </w:rPr>
            </w:pPr>
            <w:r w:rsidRPr="00DE3687">
              <w:rPr>
                <w:color w:val="000000"/>
                <w:highlight w:val="yellow"/>
              </w:rPr>
              <w:t>4.2 Упаковка поставляемого Товара должна соответствовать требованиям стандартов, установленных действующим законодательством РФ, в том числе ГОСТ Р 51474-99 «Упаковка. Маркировка, указывающая на способ обращения с грузами».</w:t>
            </w:r>
          </w:p>
          <w:p w:rsidR="00420A0E" w:rsidRPr="001F6931" w:rsidRDefault="00420A0E" w:rsidP="00994AA8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420A0E" w:rsidRPr="001F6931" w:rsidRDefault="00420A0E" w:rsidP="007557A9">
      <w:pPr>
        <w:jc w:val="center"/>
        <w:rPr>
          <w:color w:val="000000"/>
        </w:rPr>
      </w:pPr>
    </w:p>
    <w:p w:rsidR="00420A0E" w:rsidRPr="001F6931" w:rsidRDefault="00420A0E" w:rsidP="007557A9">
      <w:pPr>
        <w:jc w:val="center"/>
        <w:rPr>
          <w:color w:val="000000"/>
        </w:rPr>
      </w:pPr>
      <w:r w:rsidRPr="001F6931">
        <w:rPr>
          <w:color w:val="000000"/>
        </w:rPr>
        <w:t>РАЗДЕЛ 5. ТРЕБОВАНИЯ ПО ПРАВИЛАМ СДАЧИ И ПРИЕМКИ</w:t>
      </w:r>
    </w:p>
    <w:p w:rsidR="00420A0E" w:rsidRPr="001F6931" w:rsidRDefault="00420A0E" w:rsidP="007557A9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420A0E" w:rsidRPr="001F6931" w:rsidTr="00994AA8">
        <w:trPr>
          <w:trHeight w:val="399"/>
        </w:trPr>
        <w:tc>
          <w:tcPr>
            <w:tcW w:w="9356" w:type="dxa"/>
          </w:tcPr>
          <w:p w:rsidR="00420A0E" w:rsidRPr="001F6931" w:rsidRDefault="00420A0E" w:rsidP="00994AA8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5.1 Порядок сдачи и приемки</w:t>
            </w:r>
          </w:p>
        </w:tc>
      </w:tr>
      <w:tr w:rsidR="00420A0E" w:rsidRPr="001F6931" w:rsidTr="00994AA8">
        <w:trPr>
          <w:trHeight w:val="399"/>
        </w:trPr>
        <w:tc>
          <w:tcPr>
            <w:tcW w:w="9356" w:type="dxa"/>
          </w:tcPr>
          <w:p w:rsidR="00420A0E" w:rsidRPr="00580FDD" w:rsidRDefault="00420A0E" w:rsidP="00580FDD">
            <w:pPr>
              <w:pStyle w:val="BodyTextIndent2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5.1.1</w:t>
            </w:r>
            <w:r w:rsidRPr="00580FDD">
              <w:rPr>
                <w:color w:val="000000"/>
                <w:sz w:val="28"/>
                <w:szCs w:val="28"/>
              </w:rPr>
              <w:t xml:space="preserve">. </w:t>
            </w:r>
            <w:r w:rsidRPr="00580FDD">
              <w:rPr>
                <w:sz w:val="28"/>
                <w:szCs w:val="28"/>
              </w:rPr>
              <w:t>Товар при приемке Заказчиком проходит входной контроль в соотв</w:t>
            </w:r>
            <w:r>
              <w:rPr>
                <w:sz w:val="28"/>
                <w:szCs w:val="28"/>
              </w:rPr>
              <w:t xml:space="preserve">етствии с процедурой качества </w:t>
            </w:r>
            <w:r w:rsidRPr="00DE3687">
              <w:rPr>
                <w:sz w:val="28"/>
                <w:szCs w:val="28"/>
                <w:highlight w:val="yellow"/>
              </w:rPr>
              <w:t>0402-7.4-008 «Входной контроль  материалов при сооружении Нововоронежской АЭС-2»</w:t>
            </w:r>
            <w:r w:rsidRPr="00580FDD">
              <w:rPr>
                <w:sz w:val="28"/>
                <w:szCs w:val="28"/>
              </w:rPr>
              <w:t xml:space="preserve"> на соответствие требованиям конструкторской и нормативной документации, технических условий, договора на поставку и других обязательных требований.</w:t>
            </w:r>
          </w:p>
        </w:tc>
      </w:tr>
    </w:tbl>
    <w:p w:rsidR="00420A0E" w:rsidRPr="001F6931" w:rsidRDefault="00420A0E" w:rsidP="007557A9">
      <w:pPr>
        <w:jc w:val="center"/>
        <w:rPr>
          <w:color w:val="000000"/>
        </w:rPr>
      </w:pPr>
    </w:p>
    <w:p w:rsidR="00420A0E" w:rsidRPr="001F6931" w:rsidRDefault="00420A0E" w:rsidP="007557A9">
      <w:pPr>
        <w:jc w:val="center"/>
        <w:rPr>
          <w:color w:val="000000"/>
        </w:rPr>
      </w:pPr>
      <w:r w:rsidRPr="001F6931">
        <w:rPr>
          <w:color w:val="000000"/>
        </w:rPr>
        <w:t>РАЗДЕЛ 6. ТРЕБОВАНИЯ К ТРАНСПОРТИРОВАНИЮ</w:t>
      </w:r>
    </w:p>
    <w:p w:rsidR="00420A0E" w:rsidRPr="001F6931" w:rsidRDefault="00420A0E" w:rsidP="007557A9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420A0E" w:rsidRPr="001F6931" w:rsidTr="00994AA8">
        <w:trPr>
          <w:trHeight w:val="399"/>
        </w:trPr>
        <w:tc>
          <w:tcPr>
            <w:tcW w:w="9356" w:type="dxa"/>
          </w:tcPr>
          <w:p w:rsidR="00420A0E" w:rsidRPr="00DE3687" w:rsidRDefault="00420A0E" w:rsidP="00BF7E8D">
            <w:pPr>
              <w:rPr>
                <w:color w:val="000000"/>
              </w:rPr>
            </w:pPr>
            <w:r w:rsidRPr="00DE3687">
              <w:rPr>
                <w:color w:val="000000"/>
                <w:highlight w:val="yellow"/>
              </w:rPr>
              <w:t>Не установлено.</w:t>
            </w:r>
          </w:p>
        </w:tc>
      </w:tr>
    </w:tbl>
    <w:p w:rsidR="00420A0E" w:rsidRPr="001F6931" w:rsidRDefault="00420A0E" w:rsidP="007557A9">
      <w:pPr>
        <w:jc w:val="center"/>
        <w:rPr>
          <w:color w:val="000000"/>
        </w:rPr>
      </w:pPr>
    </w:p>
    <w:p w:rsidR="00420A0E" w:rsidRPr="001F6931" w:rsidRDefault="00420A0E" w:rsidP="007557A9">
      <w:pPr>
        <w:jc w:val="center"/>
        <w:rPr>
          <w:color w:val="000000"/>
        </w:rPr>
      </w:pPr>
      <w:r w:rsidRPr="001F6931">
        <w:rPr>
          <w:color w:val="000000"/>
        </w:rPr>
        <w:t>РАЗДЕЛ 7. ТРЕБОВАНИЯ К ХРАНЕНИЮ</w:t>
      </w:r>
    </w:p>
    <w:p w:rsidR="00420A0E" w:rsidRPr="001F6931" w:rsidRDefault="00420A0E" w:rsidP="007557A9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420A0E" w:rsidRPr="001F6931" w:rsidTr="00994AA8">
        <w:trPr>
          <w:trHeight w:val="399"/>
        </w:trPr>
        <w:tc>
          <w:tcPr>
            <w:tcW w:w="9356" w:type="dxa"/>
          </w:tcPr>
          <w:p w:rsidR="00420A0E" w:rsidRPr="001F6931" w:rsidRDefault="00420A0E" w:rsidP="00BF7E8D">
            <w:pPr>
              <w:rPr>
                <w:i/>
                <w:color w:val="000000"/>
                <w:sz w:val="24"/>
                <w:szCs w:val="24"/>
              </w:rPr>
            </w:pPr>
            <w:r w:rsidRPr="00DE3687">
              <w:rPr>
                <w:color w:val="000000"/>
                <w:highlight w:val="yellow"/>
              </w:rPr>
              <w:t>Не установлено.</w:t>
            </w:r>
          </w:p>
        </w:tc>
      </w:tr>
    </w:tbl>
    <w:p w:rsidR="00420A0E" w:rsidRDefault="00420A0E" w:rsidP="007557A9">
      <w:pPr>
        <w:jc w:val="center"/>
        <w:rPr>
          <w:color w:val="000000"/>
        </w:rPr>
      </w:pPr>
    </w:p>
    <w:p w:rsidR="00420A0E" w:rsidRPr="001F6931" w:rsidRDefault="00420A0E" w:rsidP="007557A9">
      <w:pPr>
        <w:jc w:val="center"/>
        <w:rPr>
          <w:color w:val="000000"/>
        </w:rPr>
      </w:pPr>
      <w:r w:rsidRPr="001F6931">
        <w:rPr>
          <w:color w:val="000000"/>
        </w:rPr>
        <w:t>РАЗДЕЛ 8. ТРЕБОВАНИЯ К ОБСЛУЖИВАНИЮ</w:t>
      </w:r>
    </w:p>
    <w:p w:rsidR="00420A0E" w:rsidRPr="001F6931" w:rsidRDefault="00420A0E" w:rsidP="007557A9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420A0E" w:rsidRPr="001F6931" w:rsidTr="00994AA8">
        <w:trPr>
          <w:trHeight w:val="399"/>
        </w:trPr>
        <w:tc>
          <w:tcPr>
            <w:tcW w:w="9356" w:type="dxa"/>
          </w:tcPr>
          <w:p w:rsidR="00420A0E" w:rsidRPr="001F6931" w:rsidRDefault="00420A0E" w:rsidP="00BF7E8D">
            <w:pPr>
              <w:rPr>
                <w:i/>
                <w:color w:val="000000"/>
                <w:sz w:val="24"/>
                <w:szCs w:val="24"/>
              </w:rPr>
            </w:pPr>
            <w:r w:rsidRPr="00DE3687">
              <w:rPr>
                <w:color w:val="000000"/>
                <w:highlight w:val="yellow"/>
              </w:rPr>
              <w:t>Не установлено.</w:t>
            </w:r>
          </w:p>
        </w:tc>
      </w:tr>
    </w:tbl>
    <w:p w:rsidR="00420A0E" w:rsidRPr="001F6931" w:rsidRDefault="00420A0E" w:rsidP="007557A9">
      <w:pPr>
        <w:jc w:val="center"/>
        <w:rPr>
          <w:color w:val="000000"/>
        </w:rPr>
      </w:pPr>
    </w:p>
    <w:p w:rsidR="00420A0E" w:rsidRPr="001F6931" w:rsidRDefault="00420A0E" w:rsidP="007557A9">
      <w:pPr>
        <w:jc w:val="center"/>
        <w:rPr>
          <w:color w:val="000000"/>
        </w:rPr>
      </w:pPr>
      <w:r w:rsidRPr="001F6931">
        <w:rPr>
          <w:color w:val="000000"/>
        </w:rPr>
        <w:t>РАЗДЕЛ 9. ЭКОЛОГИЧЕСКИЕ ТРЕБОВАНИЯ</w:t>
      </w:r>
    </w:p>
    <w:p w:rsidR="00420A0E" w:rsidRPr="001F6931" w:rsidRDefault="00420A0E" w:rsidP="007557A9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420A0E" w:rsidRPr="001F6931" w:rsidTr="00994AA8">
        <w:trPr>
          <w:trHeight w:val="399"/>
        </w:trPr>
        <w:tc>
          <w:tcPr>
            <w:tcW w:w="9356" w:type="dxa"/>
          </w:tcPr>
          <w:p w:rsidR="00420A0E" w:rsidRPr="001F6931" w:rsidRDefault="00420A0E" w:rsidP="00994AA8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DE3687">
              <w:rPr>
                <w:color w:val="000000"/>
                <w:highlight w:val="yellow"/>
              </w:rPr>
              <w:t>Не установлено.</w:t>
            </w:r>
          </w:p>
        </w:tc>
      </w:tr>
    </w:tbl>
    <w:p w:rsidR="00420A0E" w:rsidRPr="001F6931" w:rsidRDefault="00420A0E" w:rsidP="007557A9">
      <w:pPr>
        <w:jc w:val="center"/>
        <w:rPr>
          <w:color w:val="000000"/>
        </w:rPr>
      </w:pPr>
    </w:p>
    <w:p w:rsidR="00420A0E" w:rsidRPr="001F6931" w:rsidRDefault="00420A0E" w:rsidP="007557A9">
      <w:pPr>
        <w:jc w:val="center"/>
        <w:rPr>
          <w:color w:val="000000"/>
        </w:rPr>
      </w:pPr>
      <w:r w:rsidRPr="001F6931">
        <w:rPr>
          <w:color w:val="000000"/>
        </w:rPr>
        <w:t>РАЗДЕЛ 10. ТРЕБОВАНИЯ ПО БЕЗОПАСНОСТИ</w:t>
      </w:r>
    </w:p>
    <w:p w:rsidR="00420A0E" w:rsidRPr="001F6931" w:rsidRDefault="00420A0E" w:rsidP="007557A9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420A0E" w:rsidRPr="001F6931" w:rsidTr="00994AA8">
        <w:trPr>
          <w:trHeight w:val="399"/>
        </w:trPr>
        <w:tc>
          <w:tcPr>
            <w:tcW w:w="9356" w:type="dxa"/>
          </w:tcPr>
          <w:p w:rsidR="00420A0E" w:rsidRDefault="00420A0E" w:rsidP="00295710">
            <w:pPr>
              <w:jc w:val="both"/>
            </w:pPr>
            <w:r>
              <w:t xml:space="preserve">10.1 Поставщик гарантирует Заказчику, что приобретенный им Товар отвечает стандартам безопасности в соответствии с </w:t>
            </w:r>
            <w:r w:rsidRPr="00DE3687">
              <w:rPr>
                <w:highlight w:val="yellow"/>
              </w:rPr>
              <w:t>действующим</w:t>
            </w:r>
            <w:r>
              <w:t xml:space="preserve"> законодательством Российской Федерации и соответствует техническим характеристикам товара, заявленным в котировочной заявке.</w:t>
            </w:r>
          </w:p>
          <w:p w:rsidR="00420A0E" w:rsidRPr="006F349A" w:rsidRDefault="00420A0E" w:rsidP="00994AA8">
            <w:pPr>
              <w:pStyle w:val="Header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420A0E" w:rsidRPr="001F6931" w:rsidRDefault="00420A0E" w:rsidP="007557A9">
      <w:pPr>
        <w:jc w:val="center"/>
        <w:rPr>
          <w:color w:val="000000"/>
        </w:rPr>
      </w:pPr>
    </w:p>
    <w:p w:rsidR="00420A0E" w:rsidRPr="001F6931" w:rsidRDefault="00420A0E" w:rsidP="007557A9">
      <w:pPr>
        <w:jc w:val="center"/>
        <w:rPr>
          <w:color w:val="000000"/>
        </w:rPr>
      </w:pPr>
      <w:r w:rsidRPr="001F6931">
        <w:rPr>
          <w:color w:val="000000"/>
        </w:rPr>
        <w:t>РАЗДЕЛ 11. ТРЕБОВАНИЯ К КАЧЕСТВУ</w:t>
      </w:r>
    </w:p>
    <w:p w:rsidR="00420A0E" w:rsidRPr="001F6931" w:rsidRDefault="00420A0E" w:rsidP="007557A9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420A0E" w:rsidRPr="001F6931" w:rsidTr="00994AA8">
        <w:trPr>
          <w:trHeight w:val="399"/>
        </w:trPr>
        <w:tc>
          <w:tcPr>
            <w:tcW w:w="9356" w:type="dxa"/>
          </w:tcPr>
          <w:p w:rsidR="00420A0E" w:rsidRDefault="00420A0E" w:rsidP="00295710">
            <w:pPr>
              <w:tabs>
                <w:tab w:val="num" w:pos="1152"/>
              </w:tabs>
              <w:jc w:val="both"/>
            </w:pPr>
            <w:r>
              <w:rPr>
                <w:snapToGrid w:val="0"/>
              </w:rPr>
              <w:t xml:space="preserve">11.1. </w:t>
            </w:r>
            <w:r>
              <w:t>В целях проведения первичного контроля качества Товара (соответствия требованиям НД, ТУ и договора на поставку, проверка состояния и качества окраски, антикоррозийных покрытий и консервации) Поставщик за 3 (три) рабочих дня до даты поставки партии Товара направляет письменное уведомление Заказчику о готовности осуществить поставку и необходимости выделения специалистов Заказчика для проведения указанных мероприятий.</w:t>
            </w:r>
          </w:p>
          <w:p w:rsidR="00420A0E" w:rsidRDefault="00420A0E" w:rsidP="00295710">
            <w:pPr>
              <w:tabs>
                <w:tab w:val="num" w:pos="1152"/>
              </w:tabs>
              <w:ind w:firstLine="720"/>
              <w:jc w:val="both"/>
              <w:rPr>
                <w:snapToGrid w:val="0"/>
              </w:rPr>
            </w:pPr>
            <w:r>
              <w:t>Доставка специалистов Заказчика для проведения первичного контроля качества Товара к месту нахождения Товара и обратно производится за счет сил и средств Поставщика.</w:t>
            </w:r>
          </w:p>
          <w:p w:rsidR="00420A0E" w:rsidRDefault="00420A0E" w:rsidP="00295710">
            <w:pPr>
              <w:ind w:firstLine="720"/>
              <w:jc w:val="both"/>
              <w:rPr>
                <w:snapToGrid w:val="0"/>
              </w:rPr>
            </w:pPr>
            <w:r>
              <w:rPr>
                <w:snapToGrid w:val="0"/>
              </w:rPr>
              <w:t xml:space="preserve">Претензии по количеству и качеству Товара, определенным во время проведения  входного контроля в соответствии с </w:t>
            </w:r>
            <w:r>
              <w:t xml:space="preserve">процедурой качества </w:t>
            </w:r>
            <w:r w:rsidRPr="00DE3687">
              <w:rPr>
                <w:highlight w:val="yellow"/>
              </w:rPr>
              <w:t>0402-7.4-008 «Входной контроль оборудования и материалов при сооружении Нововоронежской АЭС-2»</w:t>
            </w:r>
            <w:r>
              <w:t xml:space="preserve">, </w:t>
            </w:r>
            <w:r>
              <w:rPr>
                <w:snapToGrid w:val="0"/>
              </w:rPr>
              <w:t xml:space="preserve">предъявляются в течение 10 (десяти) календарных дней после проведения входного контроля путем направления в адрес Поставщика факсимильного уведомления с указанием вида дефекта (не соответствия), количества продукции по каждому виду дефекта, номера сертификата качества, удостоверяющую данную партию. </w:t>
            </w:r>
          </w:p>
          <w:p w:rsidR="00420A0E" w:rsidRDefault="00420A0E" w:rsidP="00295710">
            <w:pPr>
              <w:jc w:val="both"/>
            </w:pPr>
            <w:r>
              <w:t>11.1.1. Поставщик в течение 2 (двух) рабочих дней после получения уведомления о несоответствии Товара обязан прибыть на место поставки Товара к Заказчику для оформления акта-возврата.</w:t>
            </w:r>
          </w:p>
          <w:p w:rsidR="00420A0E" w:rsidRPr="00DE3687" w:rsidRDefault="00420A0E" w:rsidP="00295710">
            <w:pPr>
              <w:pStyle w:val="BodyTextIndent"/>
              <w:ind w:left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11.1</w:t>
            </w:r>
            <w:r w:rsidRPr="00DE3687">
              <w:rPr>
                <w:sz w:val="28"/>
                <w:szCs w:val="28"/>
                <w:lang w:eastAsia="ar-SA"/>
              </w:rPr>
              <w:t>.2. В случае невозможности присутствия представителя Поставщика, Заказчик составляет акт с участием представителя незаинтересованной организации.</w:t>
            </w:r>
          </w:p>
          <w:p w:rsidR="00420A0E" w:rsidRPr="00DE3687" w:rsidRDefault="00420A0E" w:rsidP="00295710">
            <w:pPr>
              <w:pStyle w:val="BodyTextIndent2"/>
              <w:spacing w:line="240" w:lineRule="auto"/>
              <w:ind w:left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11.2</w:t>
            </w:r>
            <w:r w:rsidRPr="00DE3687">
              <w:rPr>
                <w:sz w:val="28"/>
                <w:szCs w:val="28"/>
                <w:lang w:eastAsia="ar-SA"/>
              </w:rPr>
              <w:t>. Претензии по скрытым недостаткам Товара Заказчик обязан предъявить Поставщику в течение 30 (тридцати) календарных дней со дня составления акта входного контроля, но не позднее четырех месяцев с даты поставки Товара.</w:t>
            </w:r>
          </w:p>
          <w:p w:rsidR="00420A0E" w:rsidRDefault="00420A0E" w:rsidP="00295710">
            <w:pPr>
              <w:pStyle w:val="BodyTextIndent2"/>
              <w:spacing w:line="240" w:lineRule="auto"/>
              <w:ind w:left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11.3.</w:t>
            </w:r>
            <w:r w:rsidRPr="00DE3687">
              <w:rPr>
                <w:sz w:val="28"/>
                <w:szCs w:val="28"/>
                <w:lang w:eastAsia="ar-SA"/>
              </w:rPr>
              <w:t xml:space="preserve"> Поставщик обязан за свой счет в течение 5 (пяти) календарных дней с </w:t>
            </w:r>
            <w:r w:rsidRPr="00DE3687">
              <w:rPr>
                <w:bCs/>
                <w:sz w:val="28"/>
                <w:szCs w:val="28"/>
              </w:rPr>
              <w:t xml:space="preserve">даты получения </w:t>
            </w:r>
            <w:r w:rsidRPr="00DE3687">
              <w:rPr>
                <w:snapToGrid w:val="0"/>
                <w:sz w:val="28"/>
                <w:szCs w:val="28"/>
              </w:rPr>
              <w:t>факсимильного уведомления о несоответствии Товара</w:t>
            </w:r>
            <w:r w:rsidRPr="00DE3687">
              <w:rPr>
                <w:bCs/>
                <w:sz w:val="28"/>
                <w:szCs w:val="28"/>
              </w:rPr>
              <w:t xml:space="preserve"> от Заказчика</w:t>
            </w:r>
            <w:r w:rsidRPr="00DE3687">
              <w:rPr>
                <w:sz w:val="28"/>
                <w:szCs w:val="28"/>
                <w:lang w:eastAsia="ar-SA"/>
              </w:rPr>
              <w:t xml:space="preserve"> произвести замену указанного Товара на аналогичный в соответствиями с условиями настоящего технического задания.</w:t>
            </w:r>
          </w:p>
          <w:p w:rsidR="00420A0E" w:rsidRPr="003F497B" w:rsidRDefault="00420A0E" w:rsidP="00916939">
            <w:pPr>
              <w:jc w:val="both"/>
            </w:pPr>
            <w:r>
              <w:rPr>
                <w:lang w:eastAsia="ar-SA"/>
              </w:rPr>
              <w:t>11.4.</w:t>
            </w:r>
            <w:r w:rsidRPr="003F497B">
              <w:t xml:space="preserve"> </w:t>
            </w:r>
            <w:r w:rsidRPr="00BB4E46">
              <w:t>Срок гарантии на поставляемый Товар должен составлять не менее 6 (шести) месяцев</w:t>
            </w:r>
            <w:r>
              <w:t xml:space="preserve"> с момента подписания товарной накладной (форма ТОРГ-12).</w:t>
            </w:r>
          </w:p>
          <w:p w:rsidR="00420A0E" w:rsidRPr="006726D5" w:rsidRDefault="00420A0E" w:rsidP="00994AA8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420A0E" w:rsidRPr="001F6931" w:rsidRDefault="00420A0E" w:rsidP="007557A9">
      <w:pPr>
        <w:jc w:val="center"/>
        <w:rPr>
          <w:color w:val="000000"/>
          <w:sz w:val="24"/>
          <w:szCs w:val="24"/>
        </w:rPr>
      </w:pPr>
    </w:p>
    <w:p w:rsidR="00420A0E" w:rsidRPr="00DE3687" w:rsidRDefault="00420A0E" w:rsidP="007557A9">
      <w:pPr>
        <w:jc w:val="center"/>
        <w:rPr>
          <w:color w:val="000000"/>
        </w:rPr>
      </w:pPr>
      <w:r w:rsidRPr="00DE3687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420A0E" w:rsidRPr="001F6931" w:rsidRDefault="00420A0E" w:rsidP="007557A9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420A0E" w:rsidRPr="001F6931" w:rsidTr="00994AA8">
        <w:trPr>
          <w:trHeight w:val="399"/>
        </w:trPr>
        <w:tc>
          <w:tcPr>
            <w:tcW w:w="9356" w:type="dxa"/>
          </w:tcPr>
          <w:p w:rsidR="00420A0E" w:rsidRPr="001F6931" w:rsidRDefault="00420A0E" w:rsidP="00994AA8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DE3687">
              <w:rPr>
                <w:color w:val="000000"/>
                <w:highlight w:val="yellow"/>
              </w:rPr>
              <w:t>Не установлено.</w:t>
            </w:r>
          </w:p>
        </w:tc>
      </w:tr>
    </w:tbl>
    <w:p w:rsidR="00420A0E" w:rsidRPr="001F6931" w:rsidRDefault="00420A0E" w:rsidP="007557A9">
      <w:pPr>
        <w:jc w:val="center"/>
        <w:rPr>
          <w:color w:val="000000"/>
        </w:rPr>
      </w:pPr>
    </w:p>
    <w:p w:rsidR="00420A0E" w:rsidRPr="001F6931" w:rsidRDefault="00420A0E" w:rsidP="007557A9">
      <w:pPr>
        <w:jc w:val="center"/>
        <w:rPr>
          <w:color w:val="000000"/>
        </w:rPr>
      </w:pPr>
      <w:r w:rsidRPr="001F6931">
        <w:rPr>
          <w:color w:val="000000"/>
        </w:rPr>
        <w:t>РАЗДЕЛ 13. ДОПОЛНИТЕЛЬНЫЕ (ИНЫЕ) ТРЕБОВАНИЯ</w:t>
      </w:r>
    </w:p>
    <w:p w:rsidR="00420A0E" w:rsidRPr="001F6931" w:rsidRDefault="00420A0E" w:rsidP="007557A9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420A0E" w:rsidRPr="001F6931" w:rsidTr="00994AA8">
        <w:trPr>
          <w:trHeight w:val="399"/>
        </w:trPr>
        <w:tc>
          <w:tcPr>
            <w:tcW w:w="9356" w:type="dxa"/>
          </w:tcPr>
          <w:p w:rsidR="00420A0E" w:rsidRPr="006F349A" w:rsidRDefault="00420A0E" w:rsidP="00994AA8">
            <w:pPr>
              <w:pStyle w:val="Header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 w:rsidRPr="00DE3687">
              <w:rPr>
                <w:color w:val="000000"/>
                <w:highlight w:val="yellow"/>
              </w:rPr>
              <w:t>Не установлено.</w:t>
            </w:r>
          </w:p>
        </w:tc>
      </w:tr>
    </w:tbl>
    <w:p w:rsidR="00420A0E" w:rsidRDefault="00420A0E" w:rsidP="007557A9">
      <w:pPr>
        <w:jc w:val="center"/>
        <w:rPr>
          <w:color w:val="000000"/>
        </w:rPr>
      </w:pPr>
    </w:p>
    <w:p w:rsidR="00420A0E" w:rsidRPr="001F6931" w:rsidRDefault="00420A0E" w:rsidP="007557A9">
      <w:pPr>
        <w:jc w:val="center"/>
        <w:rPr>
          <w:color w:val="000000"/>
        </w:rPr>
      </w:pPr>
      <w:r w:rsidRPr="001F6931">
        <w:rPr>
          <w:color w:val="000000"/>
        </w:rPr>
        <w:t>РАЗДЕЛ 14. ТРЕБОВАНИЕ К ФОРМЕ ПРЕДСТАВЛЯЕМОЙ ИНФОРМАЦИИ</w:t>
      </w:r>
    </w:p>
    <w:p w:rsidR="00420A0E" w:rsidRPr="001F6931" w:rsidRDefault="00420A0E" w:rsidP="007557A9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6"/>
      </w:tblGrid>
      <w:tr w:rsidR="00420A0E" w:rsidRPr="001F6931" w:rsidTr="00994AA8">
        <w:trPr>
          <w:trHeight w:val="399"/>
        </w:trPr>
        <w:tc>
          <w:tcPr>
            <w:tcW w:w="9356" w:type="dxa"/>
          </w:tcPr>
          <w:p w:rsidR="00420A0E" w:rsidRPr="001F6931" w:rsidRDefault="00420A0E" w:rsidP="00994AA8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DE3687">
              <w:rPr>
                <w:color w:val="000000"/>
                <w:highlight w:val="yellow"/>
              </w:rPr>
              <w:t>Не установлено.</w:t>
            </w:r>
          </w:p>
        </w:tc>
      </w:tr>
    </w:tbl>
    <w:p w:rsidR="00420A0E" w:rsidRPr="001F6931" w:rsidRDefault="00420A0E" w:rsidP="007557A9">
      <w:pPr>
        <w:jc w:val="center"/>
        <w:rPr>
          <w:color w:val="000000"/>
        </w:rPr>
      </w:pPr>
    </w:p>
    <w:p w:rsidR="00420A0E" w:rsidRPr="001F6931" w:rsidRDefault="00420A0E" w:rsidP="007557A9">
      <w:pPr>
        <w:jc w:val="center"/>
        <w:rPr>
          <w:color w:val="000000"/>
        </w:rPr>
      </w:pPr>
      <w:r w:rsidRPr="001F6931">
        <w:rPr>
          <w:color w:val="000000"/>
        </w:rPr>
        <w:t>РАЗДЕЛ 15. ТРЕБОВАНИЯ К ТЕХНИЧЕСКОМУ ОБУЧЕНИЮ ПЕРСОНАЛА ЗАКАЗЧИКА</w:t>
      </w:r>
    </w:p>
    <w:p w:rsidR="00420A0E" w:rsidRPr="001F6931" w:rsidRDefault="00420A0E" w:rsidP="007557A9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71"/>
      </w:tblGrid>
      <w:tr w:rsidR="00420A0E" w:rsidRPr="001F6931" w:rsidTr="00994AA8">
        <w:tc>
          <w:tcPr>
            <w:tcW w:w="9747" w:type="dxa"/>
          </w:tcPr>
          <w:p w:rsidR="00420A0E" w:rsidRPr="001F6931" w:rsidRDefault="00420A0E" w:rsidP="00994AA8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DE3687">
              <w:rPr>
                <w:color w:val="000000"/>
                <w:highlight w:val="yellow"/>
              </w:rPr>
              <w:t>Не установлено.</w:t>
            </w:r>
          </w:p>
        </w:tc>
      </w:tr>
    </w:tbl>
    <w:p w:rsidR="00420A0E" w:rsidRDefault="00420A0E" w:rsidP="007557A9">
      <w:pPr>
        <w:jc w:val="center"/>
        <w:rPr>
          <w:color w:val="000000"/>
        </w:rPr>
      </w:pPr>
    </w:p>
    <w:p w:rsidR="00420A0E" w:rsidRPr="001F6931" w:rsidRDefault="00420A0E" w:rsidP="007557A9">
      <w:pPr>
        <w:jc w:val="center"/>
        <w:rPr>
          <w:color w:val="000000"/>
        </w:rPr>
      </w:pPr>
      <w:r w:rsidRPr="001F6931">
        <w:rPr>
          <w:color w:val="000000"/>
        </w:rPr>
        <w:t>РАЗДЕЛ 16. ПЕРЕЧЕНЬ ПРИНЯТЫХ СОКРАЩЕНИЙ</w:t>
      </w:r>
    </w:p>
    <w:p w:rsidR="00420A0E" w:rsidRPr="001F6931" w:rsidRDefault="00420A0E" w:rsidP="007557A9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9"/>
        <w:gridCol w:w="2410"/>
        <w:gridCol w:w="6237"/>
      </w:tblGrid>
      <w:tr w:rsidR="00420A0E" w:rsidRPr="001F6931" w:rsidTr="00994AA8">
        <w:trPr>
          <w:trHeight w:val="399"/>
        </w:trPr>
        <w:tc>
          <w:tcPr>
            <w:tcW w:w="709" w:type="dxa"/>
            <w:vAlign w:val="center"/>
          </w:tcPr>
          <w:p w:rsidR="00420A0E" w:rsidRPr="001F6931" w:rsidRDefault="00420A0E" w:rsidP="00994AA8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vAlign w:val="center"/>
          </w:tcPr>
          <w:p w:rsidR="00420A0E" w:rsidRPr="001F6931" w:rsidRDefault="00420A0E" w:rsidP="00994AA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vAlign w:val="center"/>
          </w:tcPr>
          <w:p w:rsidR="00420A0E" w:rsidRPr="001F6931" w:rsidRDefault="00420A0E" w:rsidP="00994AA8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420A0E" w:rsidRPr="001F6931" w:rsidTr="00994AA8">
        <w:trPr>
          <w:trHeight w:val="399"/>
        </w:trPr>
        <w:tc>
          <w:tcPr>
            <w:tcW w:w="709" w:type="dxa"/>
          </w:tcPr>
          <w:p w:rsidR="00420A0E" w:rsidRPr="001F6931" w:rsidRDefault="00420A0E" w:rsidP="00994AA8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420A0E" w:rsidRPr="001F6931" w:rsidRDefault="00420A0E" w:rsidP="00994AA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</w:tcPr>
          <w:p w:rsidR="00420A0E" w:rsidRPr="001F6931" w:rsidRDefault="00420A0E" w:rsidP="00994AA8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  <w:tr w:rsidR="00420A0E" w:rsidRPr="001F6931" w:rsidTr="00994AA8">
        <w:trPr>
          <w:trHeight w:val="399"/>
        </w:trPr>
        <w:tc>
          <w:tcPr>
            <w:tcW w:w="709" w:type="dxa"/>
          </w:tcPr>
          <w:p w:rsidR="00420A0E" w:rsidRPr="001F6931" w:rsidRDefault="00420A0E" w:rsidP="00994AA8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420A0E" w:rsidRPr="001F6931" w:rsidRDefault="00420A0E" w:rsidP="00994AA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</w:tcPr>
          <w:p w:rsidR="00420A0E" w:rsidRPr="001F6931" w:rsidRDefault="00420A0E" w:rsidP="00994AA8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  <w:tr w:rsidR="00420A0E" w:rsidRPr="001F6931" w:rsidTr="00994AA8">
        <w:trPr>
          <w:trHeight w:val="399"/>
        </w:trPr>
        <w:tc>
          <w:tcPr>
            <w:tcW w:w="709" w:type="dxa"/>
          </w:tcPr>
          <w:p w:rsidR="00420A0E" w:rsidRPr="001F6931" w:rsidRDefault="00420A0E" w:rsidP="00994AA8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420A0E" w:rsidRPr="001F6931" w:rsidRDefault="00420A0E" w:rsidP="00994AA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</w:tcPr>
          <w:p w:rsidR="00420A0E" w:rsidRPr="001F6931" w:rsidRDefault="00420A0E" w:rsidP="00994AA8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420A0E" w:rsidRPr="001F6931" w:rsidRDefault="00420A0E" w:rsidP="007557A9">
      <w:pPr>
        <w:ind w:firstLine="567"/>
        <w:jc w:val="both"/>
        <w:rPr>
          <w:color w:val="000000"/>
          <w:sz w:val="24"/>
          <w:szCs w:val="24"/>
        </w:rPr>
      </w:pPr>
    </w:p>
    <w:p w:rsidR="00420A0E" w:rsidRPr="001F6931" w:rsidRDefault="00420A0E" w:rsidP="007557A9">
      <w:pPr>
        <w:jc w:val="center"/>
        <w:rPr>
          <w:color w:val="000000"/>
        </w:rPr>
      </w:pPr>
      <w:r w:rsidRPr="001F6931">
        <w:rPr>
          <w:color w:val="000000"/>
        </w:rPr>
        <w:t>РАЗДЕЛ 17. ПЕРЕЧЕНЬ ПРИЛОЖЕНИЙ</w:t>
      </w:r>
    </w:p>
    <w:p w:rsidR="00420A0E" w:rsidRPr="001F6931" w:rsidRDefault="00420A0E" w:rsidP="007557A9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9"/>
        <w:gridCol w:w="7229"/>
        <w:gridCol w:w="1418"/>
      </w:tblGrid>
      <w:tr w:rsidR="00420A0E" w:rsidRPr="001F6931" w:rsidTr="00994AA8">
        <w:trPr>
          <w:trHeight w:val="399"/>
        </w:trPr>
        <w:tc>
          <w:tcPr>
            <w:tcW w:w="709" w:type="dxa"/>
            <w:vAlign w:val="center"/>
          </w:tcPr>
          <w:p w:rsidR="00420A0E" w:rsidRPr="001F6931" w:rsidRDefault="00420A0E" w:rsidP="00994AA8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vAlign w:val="center"/>
          </w:tcPr>
          <w:p w:rsidR="00420A0E" w:rsidRPr="001F6931" w:rsidRDefault="00420A0E" w:rsidP="00994AA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vAlign w:val="center"/>
          </w:tcPr>
          <w:p w:rsidR="00420A0E" w:rsidRPr="001F6931" w:rsidRDefault="00420A0E" w:rsidP="00994AA8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420A0E" w:rsidRPr="001F6931" w:rsidTr="00994AA8">
        <w:trPr>
          <w:trHeight w:val="399"/>
        </w:trPr>
        <w:tc>
          <w:tcPr>
            <w:tcW w:w="709" w:type="dxa"/>
          </w:tcPr>
          <w:p w:rsidR="00420A0E" w:rsidRPr="001F6931" w:rsidRDefault="00420A0E" w:rsidP="00994AA8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</w:tcPr>
          <w:p w:rsidR="00420A0E" w:rsidRPr="001F6931" w:rsidRDefault="00420A0E" w:rsidP="00994AA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420A0E" w:rsidRPr="001F6931" w:rsidRDefault="00420A0E" w:rsidP="00994AA8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  <w:tr w:rsidR="00420A0E" w:rsidRPr="001F6931" w:rsidTr="00994AA8">
        <w:trPr>
          <w:trHeight w:val="399"/>
        </w:trPr>
        <w:tc>
          <w:tcPr>
            <w:tcW w:w="709" w:type="dxa"/>
          </w:tcPr>
          <w:p w:rsidR="00420A0E" w:rsidRPr="001F6931" w:rsidRDefault="00420A0E" w:rsidP="00994AA8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</w:tcPr>
          <w:p w:rsidR="00420A0E" w:rsidRPr="001F6931" w:rsidRDefault="00420A0E" w:rsidP="00994AA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420A0E" w:rsidRPr="001F6931" w:rsidRDefault="00420A0E" w:rsidP="00994AA8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  <w:tr w:rsidR="00420A0E" w:rsidRPr="001F6931" w:rsidTr="00994AA8">
        <w:trPr>
          <w:trHeight w:val="399"/>
        </w:trPr>
        <w:tc>
          <w:tcPr>
            <w:tcW w:w="709" w:type="dxa"/>
          </w:tcPr>
          <w:p w:rsidR="00420A0E" w:rsidRPr="001F6931" w:rsidRDefault="00420A0E" w:rsidP="00994AA8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</w:tcPr>
          <w:p w:rsidR="00420A0E" w:rsidRPr="001F6931" w:rsidRDefault="00420A0E" w:rsidP="00994AA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420A0E" w:rsidRPr="001F6931" w:rsidRDefault="00420A0E" w:rsidP="00994AA8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  <w:tr w:rsidR="00420A0E" w:rsidRPr="001F6931" w:rsidTr="00994AA8">
        <w:trPr>
          <w:trHeight w:val="399"/>
        </w:trPr>
        <w:tc>
          <w:tcPr>
            <w:tcW w:w="709" w:type="dxa"/>
          </w:tcPr>
          <w:p w:rsidR="00420A0E" w:rsidRPr="001F6931" w:rsidRDefault="00420A0E" w:rsidP="00994AA8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</w:tcPr>
          <w:p w:rsidR="00420A0E" w:rsidRPr="001F6931" w:rsidRDefault="00420A0E" w:rsidP="00994AA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420A0E" w:rsidRPr="001F6931" w:rsidRDefault="00420A0E" w:rsidP="00994AA8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420A0E" w:rsidRDefault="00420A0E"/>
    <w:p w:rsidR="00420A0E" w:rsidRDefault="00420A0E"/>
    <w:p w:rsidR="00420A0E" w:rsidRDefault="00420A0E" w:rsidP="004D07E8">
      <w:r>
        <w:tab/>
        <w:t>Управляющий НСМФ                                           (В.А. Любимов)</w:t>
      </w:r>
    </w:p>
    <w:p w:rsidR="00420A0E" w:rsidRDefault="00420A0E"/>
    <w:sectPr w:rsidR="00420A0E" w:rsidSect="003C70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0A0E" w:rsidRDefault="00420A0E">
      <w:r>
        <w:separator/>
      </w:r>
    </w:p>
  </w:endnote>
  <w:endnote w:type="continuationSeparator" w:id="0">
    <w:p w:rsidR="00420A0E" w:rsidRDefault="00420A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0A0E" w:rsidRDefault="00420A0E">
      <w:r>
        <w:separator/>
      </w:r>
    </w:p>
  </w:footnote>
  <w:footnote w:type="continuationSeparator" w:id="0">
    <w:p w:rsidR="00420A0E" w:rsidRDefault="00420A0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B48B1"/>
    <w:multiLevelType w:val="hybridMultilevel"/>
    <w:tmpl w:val="A32E9A20"/>
    <w:lvl w:ilvl="0" w:tplc="44C47780">
      <w:start w:val="3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cs="Times New Roman" w:hint="default"/>
        <w:sz w:val="24"/>
      </w:rPr>
    </w:lvl>
    <w:lvl w:ilvl="1" w:tplc="CBA630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B418766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DFA6610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EEE469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9969B3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95F0AA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13EDF2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2A0EA30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  <w:rPr>
        <w:rFonts w:cs="Times New Roman"/>
      </w:rPr>
    </w:lvl>
    <w:lvl w:ilvl="1" w:tplc="0419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557A9"/>
    <w:rsid w:val="00003D4D"/>
    <w:rsid w:val="00026393"/>
    <w:rsid w:val="000329F1"/>
    <w:rsid w:val="00066B3F"/>
    <w:rsid w:val="00067BDF"/>
    <w:rsid w:val="00090AE1"/>
    <w:rsid w:val="000A5334"/>
    <w:rsid w:val="000A7B2D"/>
    <w:rsid w:val="000C16F6"/>
    <w:rsid w:val="000D6423"/>
    <w:rsid w:val="00112367"/>
    <w:rsid w:val="00114D17"/>
    <w:rsid w:val="00116B20"/>
    <w:rsid w:val="00124433"/>
    <w:rsid w:val="00145364"/>
    <w:rsid w:val="001537D7"/>
    <w:rsid w:val="00156502"/>
    <w:rsid w:val="00160DF9"/>
    <w:rsid w:val="00172B89"/>
    <w:rsid w:val="00172E77"/>
    <w:rsid w:val="001754BA"/>
    <w:rsid w:val="00190197"/>
    <w:rsid w:val="001C1B6F"/>
    <w:rsid w:val="001C37CE"/>
    <w:rsid w:val="001C4E80"/>
    <w:rsid w:val="001F0FB1"/>
    <w:rsid w:val="001F6931"/>
    <w:rsid w:val="001F6AA9"/>
    <w:rsid w:val="002005CB"/>
    <w:rsid w:val="002115C0"/>
    <w:rsid w:val="00212A00"/>
    <w:rsid w:val="00225E8F"/>
    <w:rsid w:val="00251E9A"/>
    <w:rsid w:val="00257DCB"/>
    <w:rsid w:val="00265752"/>
    <w:rsid w:val="002905CF"/>
    <w:rsid w:val="00295710"/>
    <w:rsid w:val="002A3C06"/>
    <w:rsid w:val="002A6BAE"/>
    <w:rsid w:val="002B4B63"/>
    <w:rsid w:val="002E319C"/>
    <w:rsid w:val="003013AB"/>
    <w:rsid w:val="003064E4"/>
    <w:rsid w:val="00306D54"/>
    <w:rsid w:val="0031238F"/>
    <w:rsid w:val="00316CC6"/>
    <w:rsid w:val="00326387"/>
    <w:rsid w:val="003268A8"/>
    <w:rsid w:val="00327E5F"/>
    <w:rsid w:val="00331D85"/>
    <w:rsid w:val="00356706"/>
    <w:rsid w:val="003654C5"/>
    <w:rsid w:val="00396F13"/>
    <w:rsid w:val="003A0E92"/>
    <w:rsid w:val="003A7995"/>
    <w:rsid w:val="003B08B2"/>
    <w:rsid w:val="003C02E0"/>
    <w:rsid w:val="003C7012"/>
    <w:rsid w:val="003D44F3"/>
    <w:rsid w:val="003F497B"/>
    <w:rsid w:val="00415371"/>
    <w:rsid w:val="00420A0E"/>
    <w:rsid w:val="00421BA4"/>
    <w:rsid w:val="00421E1E"/>
    <w:rsid w:val="00425C9E"/>
    <w:rsid w:val="00430E34"/>
    <w:rsid w:val="00444E34"/>
    <w:rsid w:val="004603C0"/>
    <w:rsid w:val="0047145D"/>
    <w:rsid w:val="00471B6D"/>
    <w:rsid w:val="00474800"/>
    <w:rsid w:val="00492B20"/>
    <w:rsid w:val="004965BD"/>
    <w:rsid w:val="004A00B4"/>
    <w:rsid w:val="004B1238"/>
    <w:rsid w:val="004C2642"/>
    <w:rsid w:val="004D07E8"/>
    <w:rsid w:val="004D6382"/>
    <w:rsid w:val="004E661C"/>
    <w:rsid w:val="00502FEB"/>
    <w:rsid w:val="00522DBF"/>
    <w:rsid w:val="0053325C"/>
    <w:rsid w:val="0053465D"/>
    <w:rsid w:val="0053709A"/>
    <w:rsid w:val="0055041B"/>
    <w:rsid w:val="00551DAC"/>
    <w:rsid w:val="005571C0"/>
    <w:rsid w:val="0056032E"/>
    <w:rsid w:val="00565AC2"/>
    <w:rsid w:val="005757C4"/>
    <w:rsid w:val="00580FDD"/>
    <w:rsid w:val="00586DF2"/>
    <w:rsid w:val="005B53CB"/>
    <w:rsid w:val="005D0D3E"/>
    <w:rsid w:val="00630A28"/>
    <w:rsid w:val="00632FCA"/>
    <w:rsid w:val="0063360A"/>
    <w:rsid w:val="00650DFF"/>
    <w:rsid w:val="00666A7E"/>
    <w:rsid w:val="006726D5"/>
    <w:rsid w:val="00684840"/>
    <w:rsid w:val="0069378C"/>
    <w:rsid w:val="006957A9"/>
    <w:rsid w:val="006B327E"/>
    <w:rsid w:val="006C282D"/>
    <w:rsid w:val="006C2DBC"/>
    <w:rsid w:val="006C3F9F"/>
    <w:rsid w:val="006C60AA"/>
    <w:rsid w:val="006C6248"/>
    <w:rsid w:val="006C780C"/>
    <w:rsid w:val="006F17FE"/>
    <w:rsid w:val="006F2AE4"/>
    <w:rsid w:val="006F349A"/>
    <w:rsid w:val="006F3CDC"/>
    <w:rsid w:val="007018BC"/>
    <w:rsid w:val="0071030F"/>
    <w:rsid w:val="00725B4E"/>
    <w:rsid w:val="007336EB"/>
    <w:rsid w:val="00735AF0"/>
    <w:rsid w:val="007475B1"/>
    <w:rsid w:val="007557A9"/>
    <w:rsid w:val="00757C9A"/>
    <w:rsid w:val="00770CF4"/>
    <w:rsid w:val="00781D28"/>
    <w:rsid w:val="0079242F"/>
    <w:rsid w:val="007A2220"/>
    <w:rsid w:val="007C1F92"/>
    <w:rsid w:val="007D77FA"/>
    <w:rsid w:val="007E2B6F"/>
    <w:rsid w:val="007F16D4"/>
    <w:rsid w:val="008014EC"/>
    <w:rsid w:val="0082305E"/>
    <w:rsid w:val="008277E0"/>
    <w:rsid w:val="0085656E"/>
    <w:rsid w:val="008612AA"/>
    <w:rsid w:val="008639AB"/>
    <w:rsid w:val="00864412"/>
    <w:rsid w:val="00872277"/>
    <w:rsid w:val="00880FE1"/>
    <w:rsid w:val="00890C10"/>
    <w:rsid w:val="00891142"/>
    <w:rsid w:val="008A10BF"/>
    <w:rsid w:val="008A75F5"/>
    <w:rsid w:val="008B1AAA"/>
    <w:rsid w:val="008D47F6"/>
    <w:rsid w:val="008D74EE"/>
    <w:rsid w:val="008E7980"/>
    <w:rsid w:val="009019C7"/>
    <w:rsid w:val="00902938"/>
    <w:rsid w:val="00913CF1"/>
    <w:rsid w:val="009156F3"/>
    <w:rsid w:val="00916939"/>
    <w:rsid w:val="00926022"/>
    <w:rsid w:val="00941FC0"/>
    <w:rsid w:val="0094754F"/>
    <w:rsid w:val="00950D46"/>
    <w:rsid w:val="0098028A"/>
    <w:rsid w:val="00980C78"/>
    <w:rsid w:val="00994AA8"/>
    <w:rsid w:val="009A1B82"/>
    <w:rsid w:val="009A1F28"/>
    <w:rsid w:val="009B241F"/>
    <w:rsid w:val="009B57E1"/>
    <w:rsid w:val="009C1B77"/>
    <w:rsid w:val="009C7544"/>
    <w:rsid w:val="009D4355"/>
    <w:rsid w:val="009F54F7"/>
    <w:rsid w:val="009F5913"/>
    <w:rsid w:val="00A033CE"/>
    <w:rsid w:val="00A10193"/>
    <w:rsid w:val="00A1219B"/>
    <w:rsid w:val="00A12413"/>
    <w:rsid w:val="00A21858"/>
    <w:rsid w:val="00A36A7D"/>
    <w:rsid w:val="00A37E76"/>
    <w:rsid w:val="00A40BF5"/>
    <w:rsid w:val="00A43737"/>
    <w:rsid w:val="00A456FD"/>
    <w:rsid w:val="00A72CA5"/>
    <w:rsid w:val="00A756F3"/>
    <w:rsid w:val="00A822D8"/>
    <w:rsid w:val="00A86BCD"/>
    <w:rsid w:val="00A90CE9"/>
    <w:rsid w:val="00A94A59"/>
    <w:rsid w:val="00AB55A3"/>
    <w:rsid w:val="00AB6684"/>
    <w:rsid w:val="00AC7670"/>
    <w:rsid w:val="00B11783"/>
    <w:rsid w:val="00B32092"/>
    <w:rsid w:val="00B35631"/>
    <w:rsid w:val="00B43CF7"/>
    <w:rsid w:val="00B51001"/>
    <w:rsid w:val="00B63F5F"/>
    <w:rsid w:val="00B7368F"/>
    <w:rsid w:val="00B75D2C"/>
    <w:rsid w:val="00B76CEC"/>
    <w:rsid w:val="00B80786"/>
    <w:rsid w:val="00B82424"/>
    <w:rsid w:val="00BA0AF1"/>
    <w:rsid w:val="00BA6416"/>
    <w:rsid w:val="00BB4E46"/>
    <w:rsid w:val="00BC53C6"/>
    <w:rsid w:val="00BF7E8D"/>
    <w:rsid w:val="00C02E75"/>
    <w:rsid w:val="00C04331"/>
    <w:rsid w:val="00C2367E"/>
    <w:rsid w:val="00C50E86"/>
    <w:rsid w:val="00C75897"/>
    <w:rsid w:val="00C82E86"/>
    <w:rsid w:val="00C85AD8"/>
    <w:rsid w:val="00C86BB5"/>
    <w:rsid w:val="00C95066"/>
    <w:rsid w:val="00C9756B"/>
    <w:rsid w:val="00CA1C3D"/>
    <w:rsid w:val="00CC067A"/>
    <w:rsid w:val="00CC7520"/>
    <w:rsid w:val="00CD0476"/>
    <w:rsid w:val="00CD5D88"/>
    <w:rsid w:val="00CF4A4E"/>
    <w:rsid w:val="00D0449C"/>
    <w:rsid w:val="00D04AF2"/>
    <w:rsid w:val="00D0563C"/>
    <w:rsid w:val="00D10742"/>
    <w:rsid w:val="00D13EDE"/>
    <w:rsid w:val="00D14A7A"/>
    <w:rsid w:val="00D172A0"/>
    <w:rsid w:val="00D31C77"/>
    <w:rsid w:val="00D3303E"/>
    <w:rsid w:val="00D34F08"/>
    <w:rsid w:val="00D42FF5"/>
    <w:rsid w:val="00D4326A"/>
    <w:rsid w:val="00D44230"/>
    <w:rsid w:val="00D5053A"/>
    <w:rsid w:val="00D965F1"/>
    <w:rsid w:val="00DD1959"/>
    <w:rsid w:val="00DD239E"/>
    <w:rsid w:val="00DD4EF0"/>
    <w:rsid w:val="00DE365D"/>
    <w:rsid w:val="00DE3687"/>
    <w:rsid w:val="00DF353D"/>
    <w:rsid w:val="00DF3B14"/>
    <w:rsid w:val="00DF6063"/>
    <w:rsid w:val="00E05A6F"/>
    <w:rsid w:val="00E13931"/>
    <w:rsid w:val="00E22368"/>
    <w:rsid w:val="00E25E53"/>
    <w:rsid w:val="00E43C08"/>
    <w:rsid w:val="00EB0F5E"/>
    <w:rsid w:val="00ED0453"/>
    <w:rsid w:val="00ED55E0"/>
    <w:rsid w:val="00ED7B5C"/>
    <w:rsid w:val="00EE4B2F"/>
    <w:rsid w:val="00EF58D5"/>
    <w:rsid w:val="00F02486"/>
    <w:rsid w:val="00F4145C"/>
    <w:rsid w:val="00F52BD3"/>
    <w:rsid w:val="00F55139"/>
    <w:rsid w:val="00F611E4"/>
    <w:rsid w:val="00F63202"/>
    <w:rsid w:val="00F678C3"/>
    <w:rsid w:val="00F77AD7"/>
    <w:rsid w:val="00F858B3"/>
    <w:rsid w:val="00F86A46"/>
    <w:rsid w:val="00F87753"/>
    <w:rsid w:val="00FC1C1A"/>
    <w:rsid w:val="00FC41D4"/>
    <w:rsid w:val="00FC6EF3"/>
    <w:rsid w:val="00FD165C"/>
    <w:rsid w:val="00FF3C9F"/>
    <w:rsid w:val="00FF44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57A9"/>
    <w:rPr>
      <w:rFonts w:ascii="Times New Roman" w:eastAsia="Times New Roman" w:hAnsi="Times New Roman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F52BD3"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D74EE"/>
    <w:rPr>
      <w:rFonts w:ascii="Times New Roman" w:hAnsi="Times New Roman" w:cs="Times New Roman"/>
      <w:sz w:val="2"/>
    </w:rPr>
  </w:style>
  <w:style w:type="paragraph" w:styleId="ListParagraph">
    <w:name w:val="List Paragraph"/>
    <w:basedOn w:val="Normal"/>
    <w:uiPriority w:val="99"/>
    <w:qFormat/>
    <w:rsid w:val="007557A9"/>
    <w:pPr>
      <w:ind w:left="720"/>
      <w:contextualSpacing/>
    </w:pPr>
  </w:style>
  <w:style w:type="paragraph" w:styleId="Header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Normal"/>
    <w:link w:val="HeaderChar"/>
    <w:uiPriority w:val="99"/>
    <w:rsid w:val="007557A9"/>
    <w:pPr>
      <w:tabs>
        <w:tab w:val="center" w:pos="4677"/>
        <w:tab w:val="right" w:pos="9355"/>
      </w:tabs>
    </w:pPr>
  </w:style>
  <w:style w:type="character" w:customStyle="1" w:styleId="HeaderChar">
    <w:name w:val="Header Char"/>
    <w:aliases w:val="Linie Char,АВИАКОМПАНИЯ &quot;ТЮМЕНТРАНСГАЗАВИА&quot;  СВИДЕТЕЛЬСТВО ЭКСПЛУАТАНТА  N 433 Char,АВИАКОМПАНИЯ &quot;ТЮМЕНТРАНСГАЗАВИА&quot;  СВИДЕТЕЛЬСТВО  ЭКСПЛУАТАНТА  N 433 Char,ВерхКолонтитул-1я-строкa Char"/>
    <w:basedOn w:val="DefaultParagraphFont"/>
    <w:link w:val="Header"/>
    <w:uiPriority w:val="99"/>
    <w:locked/>
    <w:rsid w:val="007557A9"/>
    <w:rPr>
      <w:rFonts w:ascii="Times New Roman" w:hAnsi="Times New Roman" w:cs="Times New Roman"/>
      <w:sz w:val="28"/>
      <w:szCs w:val="28"/>
      <w:lang w:eastAsia="ru-RU"/>
    </w:rPr>
  </w:style>
  <w:style w:type="paragraph" w:styleId="Footer">
    <w:name w:val="footer"/>
    <w:basedOn w:val="Normal"/>
    <w:link w:val="FooterChar"/>
    <w:uiPriority w:val="99"/>
    <w:rsid w:val="007557A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7557A9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uiPriority w:val="99"/>
    <w:rsid w:val="007557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1">
    <w:name w:val="С1"/>
    <w:basedOn w:val="Normal"/>
    <w:uiPriority w:val="99"/>
    <w:semiHidden/>
    <w:rsid w:val="00913CF1"/>
    <w:pPr>
      <w:ind w:firstLine="851"/>
      <w:jc w:val="both"/>
    </w:pPr>
    <w:rPr>
      <w:rFonts w:eastAsia="Calibri"/>
      <w:b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295710"/>
    <w:pPr>
      <w:spacing w:after="120" w:line="480" w:lineRule="auto"/>
      <w:ind w:left="283"/>
    </w:pPr>
    <w:rPr>
      <w:rFonts w:eastAsia="Calibri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6957A9"/>
    <w:rPr>
      <w:rFonts w:ascii="Times New Roman" w:hAnsi="Times New Roman" w:cs="Times New Roman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rsid w:val="00295710"/>
    <w:pPr>
      <w:spacing w:after="120"/>
      <w:ind w:left="283"/>
    </w:pPr>
    <w:rPr>
      <w:rFonts w:eastAsia="Calibri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6957A9"/>
    <w:rPr>
      <w:rFonts w:ascii="Times New Roman" w:hAnsi="Times New Roman" w:cs="Times New Roman"/>
      <w:sz w:val="28"/>
      <w:szCs w:val="28"/>
    </w:rPr>
  </w:style>
  <w:style w:type="character" w:customStyle="1" w:styleId="a">
    <w:name w:val="Основной текст с отступом Знак"/>
    <w:uiPriority w:val="99"/>
    <w:rsid w:val="00295710"/>
    <w:rPr>
      <w:sz w:val="24"/>
      <w:lang w:val="ru-RU" w:eastAsia="ru-RU"/>
    </w:rPr>
  </w:style>
  <w:style w:type="character" w:customStyle="1" w:styleId="FontStyle20">
    <w:name w:val="Font Style20"/>
    <w:uiPriority w:val="99"/>
    <w:rsid w:val="00295710"/>
    <w:rPr>
      <w:rFonts w:ascii="Times New Roman" w:hAnsi="Times New Roman"/>
      <w:sz w:val="20"/>
    </w:rPr>
  </w:style>
  <w:style w:type="paragraph" w:customStyle="1" w:styleId="10">
    <w:name w:val="Обычный1"/>
    <w:uiPriority w:val="99"/>
    <w:rsid w:val="00DE3687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6964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8</Pages>
  <Words>1133</Words>
  <Characters>6459</Characters>
  <Application>Microsoft Office Outlook</Application>
  <DocSecurity>0</DocSecurity>
  <Lines>0</Lines>
  <Paragraphs>0</Paragraphs>
  <ScaleCrop>false</ScaleCrop>
  <Company>АЭП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D10</dc:title>
  <dc:subject/>
  <dc:creator>Potapov_MV</dc:creator>
  <cp:keywords/>
  <dc:description/>
  <cp:lastModifiedBy>tolstykh_af</cp:lastModifiedBy>
  <cp:revision>2</cp:revision>
  <dcterms:created xsi:type="dcterms:W3CDTF">2013-08-20T10:28:00Z</dcterms:created>
  <dcterms:modified xsi:type="dcterms:W3CDTF">2013-08-20T10:28:00Z</dcterms:modified>
</cp:coreProperties>
</file>